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40.</w:t>
      </w:r>
      <w:r>
        <w:rPr>
          <w:rFonts w:hint="eastAsia" w:ascii="方正小标宋简体" w:hAnsi="楷体" w:eastAsia="方正小标宋简体"/>
          <w:sz w:val="44"/>
          <w:szCs w:val="44"/>
        </w:rPr>
        <w:t>用人单位不按规定如实填写《失业保险缴纳手册》或不如实出示本单位及职工缴纳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失业保险情况的处罚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用人单位不按规定如实填写《失业保险缴纳手册》或不如实出示本单位及职工缴纳失业保险情况的处罚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《广西壮族自治区失业保险办法》（</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17</w:t>
            </w:r>
            <w:r>
              <w:rPr>
                <w:rFonts w:hint="eastAsia" w:ascii="宋体" w:hAnsi="宋体"/>
                <w:sz w:val="21"/>
                <w:szCs w:val="21"/>
              </w:rPr>
              <w:t>日广西壮族自治区人民政府令第</w:t>
            </w:r>
            <w:r>
              <w:rPr>
                <w:rFonts w:ascii="宋体" w:hAnsi="宋体"/>
                <w:sz w:val="21"/>
                <w:szCs w:val="21"/>
              </w:rPr>
              <w:t>5</w:t>
            </w:r>
            <w:r>
              <w:rPr>
                <w:rFonts w:hint="eastAsia" w:ascii="宋体" w:hAnsi="宋体"/>
                <w:sz w:val="21"/>
                <w:szCs w:val="21"/>
              </w:rPr>
              <w:t>号发布，自</w:t>
            </w:r>
            <w:r>
              <w:rPr>
                <w:rFonts w:ascii="宋体" w:hAnsi="宋体"/>
                <w:sz w:val="21"/>
                <w:szCs w:val="21"/>
              </w:rPr>
              <w:t>2004</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日起施行）第三十四条</w:t>
            </w:r>
            <w:r>
              <w:rPr>
                <w:rFonts w:ascii="宋体" w:hAnsi="宋体"/>
                <w:sz w:val="21"/>
                <w:szCs w:val="21"/>
              </w:rPr>
              <w:t xml:space="preserve">  </w:t>
            </w:r>
            <w:r>
              <w:rPr>
                <w:rFonts w:hint="eastAsia" w:ascii="宋体" w:hAnsi="宋体"/>
                <w:sz w:val="21"/>
                <w:szCs w:val="21"/>
              </w:rPr>
              <w:t>单位不按本办法如实填写《失业保险缴纳手册》或不如实公布本单位及其职工缴纳失业保险费情况的，由劳动和社会保障行政部门责令限期改正；情节严重的，对其直接负责的主管人员和其直接责任人处以</w:t>
            </w:r>
            <w:r>
              <w:rPr>
                <w:rFonts w:ascii="宋体" w:hAnsi="宋体"/>
                <w:sz w:val="21"/>
                <w:szCs w:val="21"/>
              </w:rPr>
              <w:t>500</w:t>
            </w:r>
            <w:r>
              <w:rPr>
                <w:rFonts w:hint="eastAsia" w:ascii="宋体" w:hAnsi="宋体"/>
                <w:sz w:val="21"/>
                <w:szCs w:val="21"/>
              </w:rPr>
              <w:t>元以上，</w:t>
            </w:r>
            <w:r>
              <w:rPr>
                <w:rFonts w:ascii="宋体" w:hAnsi="宋体"/>
                <w:sz w:val="21"/>
                <w:szCs w:val="21"/>
              </w:rPr>
              <w:t>1000</w:t>
            </w:r>
            <w:r>
              <w:rPr>
                <w:rFonts w:hint="eastAsia" w:ascii="宋体" w:hAnsi="宋体"/>
                <w:sz w:val="21"/>
                <w:szCs w:val="21"/>
              </w:rPr>
              <w:t>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在柳州市行政区域内由工商部门登记注册的，不按规定如实填写《失业保险缴纳手册》或不如实出示本单位及职工缴纳失业保险情况的用人单位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单位不按本办法如实填写《失业保险缴纳手册》或不如实公布本单位及其职工缴纳失业保险费情况的，由劳动和社会保障行政部门责令限期改正；情节严重的，对其直接负责的主管人员和其直接责任人处以</w:t>
            </w:r>
            <w:r>
              <w:rPr>
                <w:rFonts w:ascii="宋体" w:hAnsi="宋体"/>
                <w:sz w:val="21"/>
                <w:szCs w:val="21"/>
              </w:rPr>
              <w:t>500</w:t>
            </w:r>
            <w:r>
              <w:rPr>
                <w:rFonts w:hint="eastAsia" w:ascii="宋体" w:hAnsi="宋体"/>
                <w:sz w:val="21"/>
                <w:szCs w:val="21"/>
              </w:rPr>
              <w:t>元以上，</w:t>
            </w:r>
            <w:r>
              <w:rPr>
                <w:rFonts w:ascii="宋体" w:hAnsi="宋体"/>
                <w:sz w:val="21"/>
                <w:szCs w:val="21"/>
              </w:rPr>
              <w:t>1000</w:t>
            </w:r>
            <w:r>
              <w:rPr>
                <w:rFonts w:hint="eastAsia" w:ascii="宋体" w:hAnsi="宋体"/>
                <w:sz w:val="21"/>
                <w:szCs w:val="21"/>
              </w:rPr>
              <w:t>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40-1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40-1.</w:t>
      </w:r>
      <w:r>
        <w:rPr>
          <w:rFonts w:hint="eastAsia" w:ascii="仿宋" w:hAnsi="仿宋" w:eastAsia="仿宋"/>
          <w:sz w:val="32"/>
          <w:szCs w:val="32"/>
        </w:rPr>
        <w:t>用人单位不按规定如实填写《失业保险缴纳手册》或不如实出示本单位及职工缴纳失业保险情况的处罚流程图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40-1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用人单位不按规定如实填写《失业保险缴纳手册》或不如实出示本单位及职工缴纳失业保险情况的处罚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snapToGrid w:val="0"/>
          <w:color w:val="000000"/>
          <w:sz w:val="32"/>
          <w:szCs w:val="32"/>
        </w:rPr>
      </w:pPr>
    </w:p>
    <w:p>
      <w:pPr>
        <w:tabs>
          <w:tab w:val="left" w:pos="0"/>
        </w:tabs>
        <w:adjustRightInd w:val="0"/>
        <w:snapToGrid w:val="0"/>
        <w:spacing w:line="590" w:lineRule="exact"/>
        <w:rPr>
          <w:snapToGrid w:val="0"/>
          <w:color w:val="000000"/>
          <w:sz w:val="32"/>
          <w:szCs w:val="32"/>
        </w:rPr>
      </w:pPr>
    </w:p>
    <w:p>
      <w:r>
        <w:pict>
          <v:group id="_x0000_s1026" o:spid="_x0000_s1026" o:spt="203" style="position:absolute;left:0pt;margin-left:23.65pt;margin-top:-27.1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289A"/>
    <w:rsid w:val="00005395"/>
    <w:rsid w:val="000153E3"/>
    <w:rsid w:val="00023AB1"/>
    <w:rsid w:val="000308CF"/>
    <w:rsid w:val="0003446F"/>
    <w:rsid w:val="00055930"/>
    <w:rsid w:val="0009116F"/>
    <w:rsid w:val="00093D62"/>
    <w:rsid w:val="000A2C87"/>
    <w:rsid w:val="000B77DB"/>
    <w:rsid w:val="000B7C10"/>
    <w:rsid w:val="000D16C8"/>
    <w:rsid w:val="000F7E21"/>
    <w:rsid w:val="00102947"/>
    <w:rsid w:val="00103260"/>
    <w:rsid w:val="001500DF"/>
    <w:rsid w:val="00150FE0"/>
    <w:rsid w:val="00156A6B"/>
    <w:rsid w:val="00161ED7"/>
    <w:rsid w:val="00163252"/>
    <w:rsid w:val="00166E63"/>
    <w:rsid w:val="00177F4E"/>
    <w:rsid w:val="001820CD"/>
    <w:rsid w:val="00193E25"/>
    <w:rsid w:val="00194FBA"/>
    <w:rsid w:val="001B2222"/>
    <w:rsid w:val="001B2CAE"/>
    <w:rsid w:val="001B2DEA"/>
    <w:rsid w:val="001B447F"/>
    <w:rsid w:val="001B537C"/>
    <w:rsid w:val="001C3DDF"/>
    <w:rsid w:val="001D5C05"/>
    <w:rsid w:val="001E4877"/>
    <w:rsid w:val="001E5FE2"/>
    <w:rsid w:val="00200EC8"/>
    <w:rsid w:val="0024168E"/>
    <w:rsid w:val="002444B3"/>
    <w:rsid w:val="00246CAF"/>
    <w:rsid w:val="00255CA9"/>
    <w:rsid w:val="00272772"/>
    <w:rsid w:val="00282A6D"/>
    <w:rsid w:val="00295ABB"/>
    <w:rsid w:val="002C2BA7"/>
    <w:rsid w:val="002C50A9"/>
    <w:rsid w:val="002D1C87"/>
    <w:rsid w:val="002D5681"/>
    <w:rsid w:val="002E2323"/>
    <w:rsid w:val="002E44AD"/>
    <w:rsid w:val="002E4A68"/>
    <w:rsid w:val="002E619A"/>
    <w:rsid w:val="00310897"/>
    <w:rsid w:val="0032372A"/>
    <w:rsid w:val="00333F72"/>
    <w:rsid w:val="003514D4"/>
    <w:rsid w:val="00353D27"/>
    <w:rsid w:val="00356BBF"/>
    <w:rsid w:val="00361B67"/>
    <w:rsid w:val="00367CD3"/>
    <w:rsid w:val="00384D77"/>
    <w:rsid w:val="003943F3"/>
    <w:rsid w:val="003B211A"/>
    <w:rsid w:val="003B5A02"/>
    <w:rsid w:val="003C13DB"/>
    <w:rsid w:val="003C724B"/>
    <w:rsid w:val="003D6D43"/>
    <w:rsid w:val="003E3D7A"/>
    <w:rsid w:val="003F17C9"/>
    <w:rsid w:val="00410EE4"/>
    <w:rsid w:val="00436DFB"/>
    <w:rsid w:val="00437AF6"/>
    <w:rsid w:val="0044208D"/>
    <w:rsid w:val="00462049"/>
    <w:rsid w:val="00463A79"/>
    <w:rsid w:val="00476CD6"/>
    <w:rsid w:val="00476FEA"/>
    <w:rsid w:val="00482348"/>
    <w:rsid w:val="004B6F8C"/>
    <w:rsid w:val="004C3B50"/>
    <w:rsid w:val="004D14E6"/>
    <w:rsid w:val="004D49FB"/>
    <w:rsid w:val="004D676F"/>
    <w:rsid w:val="004E01F1"/>
    <w:rsid w:val="004F14CC"/>
    <w:rsid w:val="005040D4"/>
    <w:rsid w:val="00525580"/>
    <w:rsid w:val="00532156"/>
    <w:rsid w:val="0053433D"/>
    <w:rsid w:val="005363C3"/>
    <w:rsid w:val="00537473"/>
    <w:rsid w:val="00552F46"/>
    <w:rsid w:val="0055514F"/>
    <w:rsid w:val="00566F67"/>
    <w:rsid w:val="00573850"/>
    <w:rsid w:val="00577BF6"/>
    <w:rsid w:val="00591485"/>
    <w:rsid w:val="00593CC2"/>
    <w:rsid w:val="0059481E"/>
    <w:rsid w:val="005A08EF"/>
    <w:rsid w:val="005A26E1"/>
    <w:rsid w:val="005A3B34"/>
    <w:rsid w:val="005C083D"/>
    <w:rsid w:val="005D31C4"/>
    <w:rsid w:val="005D3748"/>
    <w:rsid w:val="005D708C"/>
    <w:rsid w:val="00601138"/>
    <w:rsid w:val="00603EC9"/>
    <w:rsid w:val="006063A2"/>
    <w:rsid w:val="00613A10"/>
    <w:rsid w:val="0061682E"/>
    <w:rsid w:val="00621282"/>
    <w:rsid w:val="006246E2"/>
    <w:rsid w:val="00625563"/>
    <w:rsid w:val="00652AC2"/>
    <w:rsid w:val="00662395"/>
    <w:rsid w:val="006625C4"/>
    <w:rsid w:val="00662B0D"/>
    <w:rsid w:val="00663C37"/>
    <w:rsid w:val="00664748"/>
    <w:rsid w:val="00682FD4"/>
    <w:rsid w:val="00695C86"/>
    <w:rsid w:val="006A4692"/>
    <w:rsid w:val="006A526D"/>
    <w:rsid w:val="006B3FD1"/>
    <w:rsid w:val="006D78A0"/>
    <w:rsid w:val="006E151B"/>
    <w:rsid w:val="007053EF"/>
    <w:rsid w:val="00712F9B"/>
    <w:rsid w:val="0074173B"/>
    <w:rsid w:val="00742C0C"/>
    <w:rsid w:val="00764917"/>
    <w:rsid w:val="00764D39"/>
    <w:rsid w:val="007656D6"/>
    <w:rsid w:val="007C4056"/>
    <w:rsid w:val="007D0BDA"/>
    <w:rsid w:val="007D1D65"/>
    <w:rsid w:val="007D5B64"/>
    <w:rsid w:val="007E0CF0"/>
    <w:rsid w:val="007F075C"/>
    <w:rsid w:val="007F25F5"/>
    <w:rsid w:val="00844D70"/>
    <w:rsid w:val="00867B45"/>
    <w:rsid w:val="00870577"/>
    <w:rsid w:val="00872848"/>
    <w:rsid w:val="008744AC"/>
    <w:rsid w:val="0088713A"/>
    <w:rsid w:val="00896E0F"/>
    <w:rsid w:val="008D5CA0"/>
    <w:rsid w:val="008E2583"/>
    <w:rsid w:val="00936165"/>
    <w:rsid w:val="00952EB6"/>
    <w:rsid w:val="009607ED"/>
    <w:rsid w:val="00963929"/>
    <w:rsid w:val="0096761D"/>
    <w:rsid w:val="009A116A"/>
    <w:rsid w:val="009A5B0C"/>
    <w:rsid w:val="009B7E60"/>
    <w:rsid w:val="009C0B1E"/>
    <w:rsid w:val="009C704A"/>
    <w:rsid w:val="009D38B5"/>
    <w:rsid w:val="009E4B1E"/>
    <w:rsid w:val="009F3DA8"/>
    <w:rsid w:val="009F5AC0"/>
    <w:rsid w:val="00A303F5"/>
    <w:rsid w:val="00A40AE4"/>
    <w:rsid w:val="00A46386"/>
    <w:rsid w:val="00A56A89"/>
    <w:rsid w:val="00A63FD4"/>
    <w:rsid w:val="00A64A53"/>
    <w:rsid w:val="00A74689"/>
    <w:rsid w:val="00AA41B9"/>
    <w:rsid w:val="00AA7EE5"/>
    <w:rsid w:val="00AB0F26"/>
    <w:rsid w:val="00AD74D5"/>
    <w:rsid w:val="00AE174B"/>
    <w:rsid w:val="00AF3416"/>
    <w:rsid w:val="00AF4870"/>
    <w:rsid w:val="00AF6BFF"/>
    <w:rsid w:val="00B22E0D"/>
    <w:rsid w:val="00B30B6A"/>
    <w:rsid w:val="00B32D2F"/>
    <w:rsid w:val="00B334DD"/>
    <w:rsid w:val="00B41681"/>
    <w:rsid w:val="00B539AD"/>
    <w:rsid w:val="00B63CF7"/>
    <w:rsid w:val="00B6506D"/>
    <w:rsid w:val="00B65A69"/>
    <w:rsid w:val="00B8506D"/>
    <w:rsid w:val="00B925FE"/>
    <w:rsid w:val="00B94922"/>
    <w:rsid w:val="00B96602"/>
    <w:rsid w:val="00BA3001"/>
    <w:rsid w:val="00BD6F36"/>
    <w:rsid w:val="00BF1B55"/>
    <w:rsid w:val="00C01A23"/>
    <w:rsid w:val="00C05651"/>
    <w:rsid w:val="00C27FF2"/>
    <w:rsid w:val="00C35E5C"/>
    <w:rsid w:val="00C53FC1"/>
    <w:rsid w:val="00C57613"/>
    <w:rsid w:val="00C600F4"/>
    <w:rsid w:val="00C623CA"/>
    <w:rsid w:val="00C70E9B"/>
    <w:rsid w:val="00C816D3"/>
    <w:rsid w:val="00C9338D"/>
    <w:rsid w:val="00CA521A"/>
    <w:rsid w:val="00CA682A"/>
    <w:rsid w:val="00CE2512"/>
    <w:rsid w:val="00CE73E4"/>
    <w:rsid w:val="00D241F1"/>
    <w:rsid w:val="00D303DF"/>
    <w:rsid w:val="00D421C4"/>
    <w:rsid w:val="00D541FF"/>
    <w:rsid w:val="00D63467"/>
    <w:rsid w:val="00D63642"/>
    <w:rsid w:val="00D709D7"/>
    <w:rsid w:val="00D766DA"/>
    <w:rsid w:val="00D87EF6"/>
    <w:rsid w:val="00D97384"/>
    <w:rsid w:val="00DA3F70"/>
    <w:rsid w:val="00DB18BA"/>
    <w:rsid w:val="00DB6B31"/>
    <w:rsid w:val="00DC2AB4"/>
    <w:rsid w:val="00DC495F"/>
    <w:rsid w:val="00DC78D7"/>
    <w:rsid w:val="00DD33F4"/>
    <w:rsid w:val="00DD5AF3"/>
    <w:rsid w:val="00DF03E9"/>
    <w:rsid w:val="00DF2B5F"/>
    <w:rsid w:val="00E01CCC"/>
    <w:rsid w:val="00E02DEC"/>
    <w:rsid w:val="00E077CE"/>
    <w:rsid w:val="00E10445"/>
    <w:rsid w:val="00E10FEE"/>
    <w:rsid w:val="00E14A71"/>
    <w:rsid w:val="00E16CDF"/>
    <w:rsid w:val="00E23AC7"/>
    <w:rsid w:val="00E32CD4"/>
    <w:rsid w:val="00E33CA8"/>
    <w:rsid w:val="00E44272"/>
    <w:rsid w:val="00E512AC"/>
    <w:rsid w:val="00E56CF3"/>
    <w:rsid w:val="00E63DB6"/>
    <w:rsid w:val="00E63FE3"/>
    <w:rsid w:val="00E80F8C"/>
    <w:rsid w:val="00E8778A"/>
    <w:rsid w:val="00E91D62"/>
    <w:rsid w:val="00E9279A"/>
    <w:rsid w:val="00E9344B"/>
    <w:rsid w:val="00EA2E56"/>
    <w:rsid w:val="00EB4723"/>
    <w:rsid w:val="00EB551B"/>
    <w:rsid w:val="00EB56AE"/>
    <w:rsid w:val="00EB65DD"/>
    <w:rsid w:val="00EE0817"/>
    <w:rsid w:val="00EE78E4"/>
    <w:rsid w:val="00EF3130"/>
    <w:rsid w:val="00F006E5"/>
    <w:rsid w:val="00F038C7"/>
    <w:rsid w:val="00F12A1C"/>
    <w:rsid w:val="00F13A9A"/>
    <w:rsid w:val="00F444E1"/>
    <w:rsid w:val="00F513CC"/>
    <w:rsid w:val="00F6284B"/>
    <w:rsid w:val="00F72838"/>
    <w:rsid w:val="00F72C32"/>
    <w:rsid w:val="00F77739"/>
    <w:rsid w:val="00F86CC4"/>
    <w:rsid w:val="00F87F59"/>
    <w:rsid w:val="00FE7416"/>
    <w:rsid w:val="00FF276D"/>
    <w:rsid w:val="230A6439"/>
    <w:rsid w:val="25B40ED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466</Words>
  <Characters>2658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2017-05-08T03:36:00Z</dcterms:created>
  <dc:creator>微软用户</dc:creator>
  <cp:lastModifiedBy>4587548</cp:lastModifiedBy>
  <dcterms:modified xsi:type="dcterms:W3CDTF">2018-02-23T08:08:48Z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