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34.</w:t>
      </w:r>
      <w:r>
        <w:rPr>
          <w:rFonts w:hint="eastAsia" w:ascii="方正小标宋简体" w:hAnsi="楷体" w:eastAsia="方正小标宋简体"/>
          <w:sz w:val="44"/>
          <w:szCs w:val="44"/>
        </w:rPr>
        <w:t>违反规定，在中外合作办学机构筹备设立期间招收学生的处罚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违反规定，在中外合作办学机构筹备设立期间招收学生的处罚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《中华人民共和国中外合作办学条例》（</w:t>
            </w:r>
            <w:r>
              <w:rPr>
                <w:rFonts w:ascii="宋体" w:hAnsi="宋体"/>
                <w:sz w:val="21"/>
                <w:szCs w:val="21"/>
              </w:rPr>
              <w:t>2003</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372</w:t>
            </w:r>
            <w:r>
              <w:rPr>
                <w:rFonts w:hint="eastAsia" w:ascii="宋体" w:hAnsi="宋体"/>
                <w:sz w:val="21"/>
                <w:szCs w:val="21"/>
              </w:rPr>
              <w:t>号公布，自</w:t>
            </w:r>
            <w:r>
              <w:rPr>
                <w:rFonts w:ascii="宋体" w:hAnsi="宋体"/>
                <w:sz w:val="21"/>
                <w:szCs w:val="21"/>
              </w:rPr>
              <w:t>2003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日起施行）第五十二条</w:t>
            </w:r>
            <w:r>
              <w:rPr>
                <w:rFonts w:ascii="宋体" w:hAnsi="宋体"/>
                <w:sz w:val="21"/>
                <w:szCs w:val="21"/>
              </w:rPr>
              <w:t xml:space="preserve">  </w:t>
            </w:r>
            <w:r>
              <w:rPr>
                <w:rFonts w:hint="eastAsia" w:ascii="宋体" w:hAnsi="宋体"/>
                <w:sz w:val="21"/>
                <w:szCs w:val="21"/>
              </w:rPr>
              <w:t>违反本条例的规定，在中外合作办学机构筹备设立期间招收学生的，由教育行政部门、劳动行政部门按照职责分工责令停止招生，责令退还向学生收取的费用，并处以</w:t>
            </w:r>
            <w:r>
              <w:rPr>
                <w:rFonts w:ascii="宋体" w:hAnsi="宋体"/>
                <w:sz w:val="21"/>
                <w:szCs w:val="21"/>
              </w:rPr>
              <w:t>10</w:t>
            </w:r>
            <w:r>
              <w:rPr>
                <w:rFonts w:hint="eastAsia" w:ascii="宋体" w:hAnsi="宋体"/>
                <w:sz w:val="21"/>
                <w:szCs w:val="21"/>
              </w:rPr>
              <w:t>万元以下的罚款；情节严重的，拒不停止招生的，由审批机关撤销筹备设立批准书。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在柳州市行政区域内由工商部门登记注册的，违反规定，在中外合作办学机构筹备设立期间招收学生的用人单位或个人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在中外合作办学机构筹备设立期间招收学生的，由教育行政部门、劳动行政部门按照职责分工责令停止招生，责令退还向学生收取的费用，并处以</w:t>
            </w:r>
            <w:r>
              <w:rPr>
                <w:rFonts w:ascii="宋体" w:hAnsi="宋体"/>
                <w:sz w:val="21"/>
                <w:szCs w:val="21"/>
              </w:rPr>
              <w:t>10</w:t>
            </w:r>
            <w:r>
              <w:rPr>
                <w:rFonts w:hint="eastAsia" w:ascii="宋体" w:hAnsi="宋体"/>
                <w:sz w:val="21"/>
                <w:szCs w:val="21"/>
              </w:rPr>
              <w:t>万元以下的罚款；情节严重的，拒不停止招生的，由审批机关撤销筹备设立批准书。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34-1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b/>
                <w:sz w:val="21"/>
                <w:szCs w:val="21"/>
              </w:rPr>
            </w:pPr>
            <w:r>
              <w:rPr>
                <w:rFonts w:ascii="宋体" w:hAnsi="宋体"/>
                <w:sz w:val="21"/>
                <w:szCs w:val="21"/>
              </w:rPr>
              <w:t xml:space="preserve">2. </w:t>
            </w:r>
            <w:r>
              <w:rPr>
                <w:rFonts w:hint="eastAsia" w:ascii="宋体" w:hAnsi="宋体"/>
                <w:sz w:val="21"/>
                <w:szCs w:val="21"/>
              </w:rPr>
              <w:t>该事项和教育行政部门按照职责分工实施；涉嫌犯罪的，依法移送司法机关处理。</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34-1.</w:t>
      </w:r>
      <w:r>
        <w:rPr>
          <w:rFonts w:hint="eastAsia" w:ascii="仿宋" w:hAnsi="仿宋" w:eastAsia="仿宋"/>
          <w:sz w:val="32"/>
          <w:szCs w:val="32"/>
        </w:rPr>
        <w:t>违反规定，在中外合作办学机构筹备设立期间招收学生的处罚流程图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34-1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违反规定，在中外合作办学机构筹备设立期间招收学生的处罚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37D72"/>
    <w:rsid w:val="00044556"/>
    <w:rsid w:val="00055930"/>
    <w:rsid w:val="000872FD"/>
    <w:rsid w:val="000F7E21"/>
    <w:rsid w:val="00102947"/>
    <w:rsid w:val="00103260"/>
    <w:rsid w:val="00111063"/>
    <w:rsid w:val="001458BC"/>
    <w:rsid w:val="00150FE0"/>
    <w:rsid w:val="00156A6B"/>
    <w:rsid w:val="00161ED7"/>
    <w:rsid w:val="00163252"/>
    <w:rsid w:val="001667FD"/>
    <w:rsid w:val="00166E63"/>
    <w:rsid w:val="001820CD"/>
    <w:rsid w:val="00194FBA"/>
    <w:rsid w:val="001A78B0"/>
    <w:rsid w:val="001B2CAE"/>
    <w:rsid w:val="001B2DEA"/>
    <w:rsid w:val="001B447F"/>
    <w:rsid w:val="001D5C05"/>
    <w:rsid w:val="001E4877"/>
    <w:rsid w:val="001E5FE2"/>
    <w:rsid w:val="00200EC8"/>
    <w:rsid w:val="002068FD"/>
    <w:rsid w:val="002444B3"/>
    <w:rsid w:val="00256D5F"/>
    <w:rsid w:val="002719EB"/>
    <w:rsid w:val="00272772"/>
    <w:rsid w:val="00280C79"/>
    <w:rsid w:val="00282A6D"/>
    <w:rsid w:val="002878E6"/>
    <w:rsid w:val="00295ABB"/>
    <w:rsid w:val="002A1E3C"/>
    <w:rsid w:val="002A70F5"/>
    <w:rsid w:val="002C50A9"/>
    <w:rsid w:val="002D37DD"/>
    <w:rsid w:val="002E44AD"/>
    <w:rsid w:val="002F1A23"/>
    <w:rsid w:val="00333F72"/>
    <w:rsid w:val="003514D4"/>
    <w:rsid w:val="00353D27"/>
    <w:rsid w:val="00356BBF"/>
    <w:rsid w:val="00367CD3"/>
    <w:rsid w:val="0038023D"/>
    <w:rsid w:val="0038057E"/>
    <w:rsid w:val="00384D77"/>
    <w:rsid w:val="003D6D43"/>
    <w:rsid w:val="003E720C"/>
    <w:rsid w:val="003F17C9"/>
    <w:rsid w:val="0040778A"/>
    <w:rsid w:val="00410EE4"/>
    <w:rsid w:val="00436DFB"/>
    <w:rsid w:val="00437AF6"/>
    <w:rsid w:val="00462049"/>
    <w:rsid w:val="00476CD6"/>
    <w:rsid w:val="004A056A"/>
    <w:rsid w:val="004A7075"/>
    <w:rsid w:val="004B492C"/>
    <w:rsid w:val="004B6F8C"/>
    <w:rsid w:val="004C01B9"/>
    <w:rsid w:val="004C3B50"/>
    <w:rsid w:val="004C49B8"/>
    <w:rsid w:val="004E01F1"/>
    <w:rsid w:val="004F1E31"/>
    <w:rsid w:val="005040D4"/>
    <w:rsid w:val="00525580"/>
    <w:rsid w:val="0053433D"/>
    <w:rsid w:val="00552F46"/>
    <w:rsid w:val="0055514F"/>
    <w:rsid w:val="00564D9D"/>
    <w:rsid w:val="00573850"/>
    <w:rsid w:val="00574106"/>
    <w:rsid w:val="00577BF6"/>
    <w:rsid w:val="00591485"/>
    <w:rsid w:val="00593CC2"/>
    <w:rsid w:val="0059481E"/>
    <w:rsid w:val="005A0E00"/>
    <w:rsid w:val="005A3B34"/>
    <w:rsid w:val="005A5D70"/>
    <w:rsid w:val="005C083D"/>
    <w:rsid w:val="00601138"/>
    <w:rsid w:val="00603EC9"/>
    <w:rsid w:val="00613A10"/>
    <w:rsid w:val="006156A2"/>
    <w:rsid w:val="0061682E"/>
    <w:rsid w:val="00647A0E"/>
    <w:rsid w:val="00652AC2"/>
    <w:rsid w:val="00654CDF"/>
    <w:rsid w:val="00662B0D"/>
    <w:rsid w:val="00663C37"/>
    <w:rsid w:val="00664748"/>
    <w:rsid w:val="006768FB"/>
    <w:rsid w:val="00682FD4"/>
    <w:rsid w:val="00690C19"/>
    <w:rsid w:val="00695C86"/>
    <w:rsid w:val="006A4692"/>
    <w:rsid w:val="006A526D"/>
    <w:rsid w:val="006C6B58"/>
    <w:rsid w:val="006E151B"/>
    <w:rsid w:val="007129E9"/>
    <w:rsid w:val="00712F9B"/>
    <w:rsid w:val="00742C0C"/>
    <w:rsid w:val="0075406E"/>
    <w:rsid w:val="007656D6"/>
    <w:rsid w:val="00776BA7"/>
    <w:rsid w:val="0078601C"/>
    <w:rsid w:val="007A1B25"/>
    <w:rsid w:val="007A7813"/>
    <w:rsid w:val="007C4056"/>
    <w:rsid w:val="007D0BDA"/>
    <w:rsid w:val="007D1D65"/>
    <w:rsid w:val="007E0CF0"/>
    <w:rsid w:val="007F25F5"/>
    <w:rsid w:val="008254A7"/>
    <w:rsid w:val="00844D70"/>
    <w:rsid w:val="00863D1F"/>
    <w:rsid w:val="00867B45"/>
    <w:rsid w:val="00872B25"/>
    <w:rsid w:val="00886B49"/>
    <w:rsid w:val="0088713A"/>
    <w:rsid w:val="00891798"/>
    <w:rsid w:val="008D5CA0"/>
    <w:rsid w:val="008D7F92"/>
    <w:rsid w:val="008E4797"/>
    <w:rsid w:val="008F4ADA"/>
    <w:rsid w:val="009322F8"/>
    <w:rsid w:val="00932EAF"/>
    <w:rsid w:val="009607ED"/>
    <w:rsid w:val="00962328"/>
    <w:rsid w:val="0096761D"/>
    <w:rsid w:val="009B7E60"/>
    <w:rsid w:val="009C0B1E"/>
    <w:rsid w:val="009C4C16"/>
    <w:rsid w:val="009C704A"/>
    <w:rsid w:val="009D38B5"/>
    <w:rsid w:val="009E7040"/>
    <w:rsid w:val="009F3DA8"/>
    <w:rsid w:val="009F64D0"/>
    <w:rsid w:val="00A303F5"/>
    <w:rsid w:val="00A40AE4"/>
    <w:rsid w:val="00A56A89"/>
    <w:rsid w:val="00A63FD4"/>
    <w:rsid w:val="00AA41B9"/>
    <w:rsid w:val="00AA7EE5"/>
    <w:rsid w:val="00AB0F26"/>
    <w:rsid w:val="00AB1575"/>
    <w:rsid w:val="00AD4909"/>
    <w:rsid w:val="00AE174B"/>
    <w:rsid w:val="00AF3416"/>
    <w:rsid w:val="00AF6BFF"/>
    <w:rsid w:val="00B0390C"/>
    <w:rsid w:val="00B26723"/>
    <w:rsid w:val="00B32D2F"/>
    <w:rsid w:val="00B41681"/>
    <w:rsid w:val="00B539AD"/>
    <w:rsid w:val="00B60BDF"/>
    <w:rsid w:val="00B62FFA"/>
    <w:rsid w:val="00B63CF7"/>
    <w:rsid w:val="00B6506D"/>
    <w:rsid w:val="00B8506D"/>
    <w:rsid w:val="00B94922"/>
    <w:rsid w:val="00B96602"/>
    <w:rsid w:val="00BA3001"/>
    <w:rsid w:val="00BB310F"/>
    <w:rsid w:val="00BD7217"/>
    <w:rsid w:val="00BF1224"/>
    <w:rsid w:val="00BF1B55"/>
    <w:rsid w:val="00BF3D0D"/>
    <w:rsid w:val="00C01A23"/>
    <w:rsid w:val="00C27FF2"/>
    <w:rsid w:val="00C34F31"/>
    <w:rsid w:val="00C46FCC"/>
    <w:rsid w:val="00C732A2"/>
    <w:rsid w:val="00C816D3"/>
    <w:rsid w:val="00C9338D"/>
    <w:rsid w:val="00CA682A"/>
    <w:rsid w:val="00D303DF"/>
    <w:rsid w:val="00D421C4"/>
    <w:rsid w:val="00D47A19"/>
    <w:rsid w:val="00D541FF"/>
    <w:rsid w:val="00D709E3"/>
    <w:rsid w:val="00D87EF6"/>
    <w:rsid w:val="00D91B2C"/>
    <w:rsid w:val="00DB18BA"/>
    <w:rsid w:val="00DB6B31"/>
    <w:rsid w:val="00DC2AB4"/>
    <w:rsid w:val="00DC495F"/>
    <w:rsid w:val="00DC78D7"/>
    <w:rsid w:val="00DD33F4"/>
    <w:rsid w:val="00DF2B5F"/>
    <w:rsid w:val="00E04083"/>
    <w:rsid w:val="00E077CE"/>
    <w:rsid w:val="00E10445"/>
    <w:rsid w:val="00E11FDA"/>
    <w:rsid w:val="00E14A71"/>
    <w:rsid w:val="00E16CDF"/>
    <w:rsid w:val="00E23AC7"/>
    <w:rsid w:val="00E32CD4"/>
    <w:rsid w:val="00E34C12"/>
    <w:rsid w:val="00E3683C"/>
    <w:rsid w:val="00E44272"/>
    <w:rsid w:val="00E47406"/>
    <w:rsid w:val="00E512AC"/>
    <w:rsid w:val="00E53D6B"/>
    <w:rsid w:val="00E56CF3"/>
    <w:rsid w:val="00E63DB6"/>
    <w:rsid w:val="00E66E99"/>
    <w:rsid w:val="00E82C92"/>
    <w:rsid w:val="00E83DCD"/>
    <w:rsid w:val="00E8778A"/>
    <w:rsid w:val="00E91D62"/>
    <w:rsid w:val="00E9279A"/>
    <w:rsid w:val="00E9344B"/>
    <w:rsid w:val="00EA2E56"/>
    <w:rsid w:val="00EB65DD"/>
    <w:rsid w:val="00EE1956"/>
    <w:rsid w:val="00EF772F"/>
    <w:rsid w:val="00F006E5"/>
    <w:rsid w:val="00F038C7"/>
    <w:rsid w:val="00F35342"/>
    <w:rsid w:val="00F444E1"/>
    <w:rsid w:val="00F46E7B"/>
    <w:rsid w:val="00F513CC"/>
    <w:rsid w:val="00F6284B"/>
    <w:rsid w:val="00F72C32"/>
    <w:rsid w:val="00F77739"/>
    <w:rsid w:val="00F85EB8"/>
    <w:rsid w:val="00F86CC4"/>
    <w:rsid w:val="00F87F59"/>
    <w:rsid w:val="00FA42D4"/>
    <w:rsid w:val="00FC156C"/>
    <w:rsid w:val="00FE7416"/>
    <w:rsid w:val="05026830"/>
    <w:rsid w:val="296B06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459</Words>
  <Characters>2621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2017-05-08T02:35:00Z</dcterms:created>
  <dc:creator>微软用户</dc:creator>
  <cp:lastModifiedBy>4587548</cp:lastModifiedBy>
  <dcterms:modified xsi:type="dcterms:W3CDTF">2018-02-23T08:05:42Z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