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31.</w:t>
      </w:r>
      <w:r>
        <w:rPr>
          <w:rFonts w:hint="eastAsia" w:ascii="方正小标宋简体" w:hAnsi="楷体" w:eastAsia="方正小标宋简体"/>
          <w:sz w:val="44"/>
          <w:szCs w:val="44"/>
        </w:rPr>
        <w:t>用人单位未按时足额缴纳社会保险费的处罚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宋体"/>
                <w:kern w:val="1"/>
                <w:sz w:val="21"/>
                <w:szCs w:val="21"/>
              </w:rPr>
            </w:pPr>
            <w:r>
              <w:rPr>
                <w:rFonts w:hint="eastAsia" w:ascii="宋体" w:hAnsi="宋体"/>
                <w:sz w:val="21"/>
                <w:szCs w:val="21"/>
              </w:rPr>
              <w:t>用人单位未按时足额缴纳社会保险费的处罚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《中华人民共和国社会保险法》（</w:t>
            </w:r>
            <w:r>
              <w:rPr>
                <w:rFonts w:ascii="宋体" w:hAnsi="宋体"/>
                <w:sz w:val="21"/>
                <w:szCs w:val="21"/>
              </w:rPr>
              <w:t>2010</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28</w:t>
            </w:r>
            <w:r>
              <w:rPr>
                <w:rFonts w:hint="eastAsia" w:ascii="宋体" w:hAnsi="宋体"/>
                <w:sz w:val="21"/>
                <w:szCs w:val="21"/>
              </w:rPr>
              <w:t>日中华人民共和国主席令第</w:t>
            </w:r>
            <w:r>
              <w:rPr>
                <w:rFonts w:ascii="宋体" w:hAnsi="宋体"/>
                <w:sz w:val="21"/>
                <w:szCs w:val="21"/>
              </w:rPr>
              <w:t>35</w:t>
            </w:r>
            <w:r>
              <w:rPr>
                <w:rFonts w:hint="eastAsia" w:ascii="宋体" w:hAnsi="宋体"/>
                <w:sz w:val="21"/>
                <w:szCs w:val="21"/>
              </w:rPr>
              <w:t>号公布，自</w:t>
            </w:r>
            <w:r>
              <w:rPr>
                <w:rFonts w:ascii="宋体" w:hAnsi="宋体"/>
                <w:sz w:val="21"/>
                <w:szCs w:val="21"/>
              </w:rPr>
              <w:t>2011</w:t>
            </w:r>
            <w:r>
              <w:rPr>
                <w:rFonts w:hint="eastAsia" w:ascii="宋体" w:hAnsi="宋体"/>
                <w:sz w:val="21"/>
                <w:szCs w:val="21"/>
              </w:rPr>
              <w:t>年</w:t>
            </w:r>
            <w:r>
              <w:rPr>
                <w:rFonts w:ascii="宋体" w:hAnsi="宋体"/>
                <w:sz w:val="21"/>
                <w:szCs w:val="21"/>
              </w:rPr>
              <w:t>7</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日起施行）第八十六条</w:t>
            </w:r>
            <w:r>
              <w:rPr>
                <w:rFonts w:ascii="宋体" w:hAnsi="宋体"/>
                <w:sz w:val="21"/>
                <w:szCs w:val="21"/>
              </w:rPr>
              <w:t xml:space="preserve">  </w:t>
            </w:r>
            <w:r>
              <w:rPr>
                <w:rFonts w:hint="eastAsia" w:ascii="宋体" w:hAnsi="宋体"/>
                <w:sz w:val="21"/>
                <w:szCs w:val="21"/>
              </w:rPr>
              <w:t>用人单位未按时足额缴纳社会保险费的，由社会保险费征收机构责令限期缴纳或者补足，并自欠缴之日起，按日加收万分之五的滞纳金；逾期仍不缴纳的，由有关行政部门处欠缴数额一倍以上三倍以下的罚款。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在柳州市行政区域内由工商部门登记注册的，未按时足额缴纳社会保险费的用人单位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用人单位未按时足额缴纳社会保险费的，由社会保险费征收机构责令限期缴纳或者补足，并自欠缴之日起，按日加收万分之五的滞纳金；逾期仍不缴纳的，由有关行政部门处欠缴数额一倍以上三倍以下的罚款。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31-1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31-1.</w:t>
      </w:r>
      <w:r>
        <w:rPr>
          <w:rFonts w:hint="eastAsia" w:ascii="仿宋" w:hAnsi="仿宋" w:eastAsia="仿宋"/>
          <w:sz w:val="32"/>
          <w:szCs w:val="32"/>
        </w:rPr>
        <w:t>用人单位未按时足额缴纳社会保险费的处罚流程图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31-1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用人单位未按时足额缴纳社会保险费的处罚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r>
        <w:pict>
          <v:group id="_x0000_s1026" o:spid="_x0000_s1026" o:spt="203" style="position:absolute;left:0pt;margin-left:23.65pt;margin-top:31.8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3A4"/>
    <w:rsid w:val="000308CF"/>
    <w:rsid w:val="00055930"/>
    <w:rsid w:val="00070406"/>
    <w:rsid w:val="0009521A"/>
    <w:rsid w:val="000F7E21"/>
    <w:rsid w:val="00103260"/>
    <w:rsid w:val="00116374"/>
    <w:rsid w:val="0012048B"/>
    <w:rsid w:val="00137545"/>
    <w:rsid w:val="00150FE0"/>
    <w:rsid w:val="00156A6B"/>
    <w:rsid w:val="00166E63"/>
    <w:rsid w:val="001820CD"/>
    <w:rsid w:val="00194FBA"/>
    <w:rsid w:val="001B2DEA"/>
    <w:rsid w:val="001B447F"/>
    <w:rsid w:val="001C7474"/>
    <w:rsid w:val="001D5C05"/>
    <w:rsid w:val="001E28E9"/>
    <w:rsid w:val="001E38A9"/>
    <w:rsid w:val="001E4877"/>
    <w:rsid w:val="00200EC8"/>
    <w:rsid w:val="002109F8"/>
    <w:rsid w:val="00230E5F"/>
    <w:rsid w:val="0023194D"/>
    <w:rsid w:val="00237F36"/>
    <w:rsid w:val="002444B3"/>
    <w:rsid w:val="00255CA9"/>
    <w:rsid w:val="002634D9"/>
    <w:rsid w:val="00272772"/>
    <w:rsid w:val="00282A6D"/>
    <w:rsid w:val="00295ABB"/>
    <w:rsid w:val="002C50A9"/>
    <w:rsid w:val="002D09AE"/>
    <w:rsid w:val="002E44AD"/>
    <w:rsid w:val="00303302"/>
    <w:rsid w:val="00315618"/>
    <w:rsid w:val="00333F72"/>
    <w:rsid w:val="003514D4"/>
    <w:rsid w:val="00353D27"/>
    <w:rsid w:val="00366FDB"/>
    <w:rsid w:val="00367CD3"/>
    <w:rsid w:val="00384D77"/>
    <w:rsid w:val="003A16B2"/>
    <w:rsid w:val="003A5030"/>
    <w:rsid w:val="003B02FA"/>
    <w:rsid w:val="003B3F91"/>
    <w:rsid w:val="003D3388"/>
    <w:rsid w:val="003D6D43"/>
    <w:rsid w:val="003F17C9"/>
    <w:rsid w:val="00410EE4"/>
    <w:rsid w:val="004225F8"/>
    <w:rsid w:val="00427D94"/>
    <w:rsid w:val="00436DFB"/>
    <w:rsid w:val="004614EC"/>
    <w:rsid w:val="00462049"/>
    <w:rsid w:val="00474417"/>
    <w:rsid w:val="00477268"/>
    <w:rsid w:val="00496520"/>
    <w:rsid w:val="004A7A2C"/>
    <w:rsid w:val="004B6F8C"/>
    <w:rsid w:val="004C3B50"/>
    <w:rsid w:val="004D786E"/>
    <w:rsid w:val="004E01F1"/>
    <w:rsid w:val="005040D4"/>
    <w:rsid w:val="00523BE0"/>
    <w:rsid w:val="00524A88"/>
    <w:rsid w:val="00525580"/>
    <w:rsid w:val="0053433D"/>
    <w:rsid w:val="00552F46"/>
    <w:rsid w:val="0055514F"/>
    <w:rsid w:val="00573850"/>
    <w:rsid w:val="00577BF6"/>
    <w:rsid w:val="00591485"/>
    <w:rsid w:val="00593CC2"/>
    <w:rsid w:val="0059481E"/>
    <w:rsid w:val="005A3B34"/>
    <w:rsid w:val="005C083D"/>
    <w:rsid w:val="0060527B"/>
    <w:rsid w:val="00613A10"/>
    <w:rsid w:val="0061682E"/>
    <w:rsid w:val="00652AC2"/>
    <w:rsid w:val="00662B0D"/>
    <w:rsid w:val="00663C37"/>
    <w:rsid w:val="00664748"/>
    <w:rsid w:val="006737FA"/>
    <w:rsid w:val="00680951"/>
    <w:rsid w:val="00682FD4"/>
    <w:rsid w:val="00690854"/>
    <w:rsid w:val="00695C86"/>
    <w:rsid w:val="006A4692"/>
    <w:rsid w:val="006A526D"/>
    <w:rsid w:val="006E151B"/>
    <w:rsid w:val="006E7339"/>
    <w:rsid w:val="006F45EA"/>
    <w:rsid w:val="00712F9B"/>
    <w:rsid w:val="00740CC9"/>
    <w:rsid w:val="00742C0C"/>
    <w:rsid w:val="00753324"/>
    <w:rsid w:val="007656D6"/>
    <w:rsid w:val="00772CDC"/>
    <w:rsid w:val="00793EB9"/>
    <w:rsid w:val="007C4056"/>
    <w:rsid w:val="007D0BDA"/>
    <w:rsid w:val="007D1D65"/>
    <w:rsid w:val="007E0CF0"/>
    <w:rsid w:val="007E232B"/>
    <w:rsid w:val="007E6FE6"/>
    <w:rsid w:val="007F3100"/>
    <w:rsid w:val="008314AD"/>
    <w:rsid w:val="008341A2"/>
    <w:rsid w:val="00844D70"/>
    <w:rsid w:val="00867B45"/>
    <w:rsid w:val="0088713A"/>
    <w:rsid w:val="008D5CA0"/>
    <w:rsid w:val="00920F6B"/>
    <w:rsid w:val="009607ED"/>
    <w:rsid w:val="0096122F"/>
    <w:rsid w:val="0096761D"/>
    <w:rsid w:val="0097365D"/>
    <w:rsid w:val="009B5E41"/>
    <w:rsid w:val="009B7E60"/>
    <w:rsid w:val="009C3565"/>
    <w:rsid w:val="009C704A"/>
    <w:rsid w:val="009D38B5"/>
    <w:rsid w:val="009F3DA8"/>
    <w:rsid w:val="00A01D7B"/>
    <w:rsid w:val="00A23339"/>
    <w:rsid w:val="00A303F5"/>
    <w:rsid w:val="00A40AE4"/>
    <w:rsid w:val="00A412E7"/>
    <w:rsid w:val="00A41C0A"/>
    <w:rsid w:val="00A56A89"/>
    <w:rsid w:val="00A63FD4"/>
    <w:rsid w:val="00AA41B9"/>
    <w:rsid w:val="00AA5874"/>
    <w:rsid w:val="00AA7EE5"/>
    <w:rsid w:val="00AB0F26"/>
    <w:rsid w:val="00AE174B"/>
    <w:rsid w:val="00AF3416"/>
    <w:rsid w:val="00AF6BFF"/>
    <w:rsid w:val="00B17F95"/>
    <w:rsid w:val="00B32D2F"/>
    <w:rsid w:val="00B35FA8"/>
    <w:rsid w:val="00B41681"/>
    <w:rsid w:val="00B5152B"/>
    <w:rsid w:val="00B539AD"/>
    <w:rsid w:val="00B63CF7"/>
    <w:rsid w:val="00B6506D"/>
    <w:rsid w:val="00B9258F"/>
    <w:rsid w:val="00B94922"/>
    <w:rsid w:val="00B96602"/>
    <w:rsid w:val="00B969BC"/>
    <w:rsid w:val="00BF0542"/>
    <w:rsid w:val="00BF1B55"/>
    <w:rsid w:val="00C0151C"/>
    <w:rsid w:val="00C01A23"/>
    <w:rsid w:val="00C072B0"/>
    <w:rsid w:val="00C27FF2"/>
    <w:rsid w:val="00C77CA9"/>
    <w:rsid w:val="00C816D3"/>
    <w:rsid w:val="00C92307"/>
    <w:rsid w:val="00C9338D"/>
    <w:rsid w:val="00CA682A"/>
    <w:rsid w:val="00CD77CD"/>
    <w:rsid w:val="00D1050E"/>
    <w:rsid w:val="00D303DF"/>
    <w:rsid w:val="00D421C4"/>
    <w:rsid w:val="00D47163"/>
    <w:rsid w:val="00D541FF"/>
    <w:rsid w:val="00D60E9B"/>
    <w:rsid w:val="00D724D9"/>
    <w:rsid w:val="00D87EF6"/>
    <w:rsid w:val="00DB18BA"/>
    <w:rsid w:val="00DB6B31"/>
    <w:rsid w:val="00DC2AB4"/>
    <w:rsid w:val="00DC495F"/>
    <w:rsid w:val="00DC7514"/>
    <w:rsid w:val="00DC78D7"/>
    <w:rsid w:val="00DD33F4"/>
    <w:rsid w:val="00DF2B5F"/>
    <w:rsid w:val="00E077CE"/>
    <w:rsid w:val="00E10445"/>
    <w:rsid w:val="00E14A71"/>
    <w:rsid w:val="00E16CDF"/>
    <w:rsid w:val="00E23AC7"/>
    <w:rsid w:val="00E27748"/>
    <w:rsid w:val="00E32CD4"/>
    <w:rsid w:val="00E44272"/>
    <w:rsid w:val="00E512AC"/>
    <w:rsid w:val="00E535B7"/>
    <w:rsid w:val="00E56CF3"/>
    <w:rsid w:val="00E63DB6"/>
    <w:rsid w:val="00E84293"/>
    <w:rsid w:val="00E8778A"/>
    <w:rsid w:val="00E9279A"/>
    <w:rsid w:val="00EA3783"/>
    <w:rsid w:val="00EB65DD"/>
    <w:rsid w:val="00F006E5"/>
    <w:rsid w:val="00F038C7"/>
    <w:rsid w:val="00F1496A"/>
    <w:rsid w:val="00F17F2B"/>
    <w:rsid w:val="00F444E1"/>
    <w:rsid w:val="00F513CC"/>
    <w:rsid w:val="00F54F45"/>
    <w:rsid w:val="00F6284B"/>
    <w:rsid w:val="00F72C32"/>
    <w:rsid w:val="00F87F59"/>
    <w:rsid w:val="00F978FB"/>
    <w:rsid w:val="00FD115D"/>
    <w:rsid w:val="00FE7416"/>
    <w:rsid w:val="23B74911"/>
    <w:rsid w:val="7331263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442</Words>
  <Characters>2520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2017-05-08T02:22:00Z</dcterms:created>
  <dc:creator>微软用户</dc:creator>
  <cp:lastModifiedBy>4587548</cp:lastModifiedBy>
  <dcterms:modified xsi:type="dcterms:W3CDTF">2018-02-23T08:04:08Z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