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27.</w:t>
      </w:r>
      <w:r>
        <w:rPr>
          <w:rFonts w:hint="eastAsia" w:ascii="方正小标宋简体" w:hAnsi="楷体" w:eastAsia="方正小标宋简体"/>
          <w:sz w:val="44"/>
          <w:szCs w:val="44"/>
        </w:rPr>
        <w:t>用人单位未依法为聘雇或者接受的被派遣台、港、澳人员办理就业证或者未办理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hint="eastAsia" w:ascii="方正小标宋简体" w:hAnsi="楷体" w:eastAsia="方正小标宋简体"/>
          <w:sz w:val="44"/>
          <w:szCs w:val="44"/>
        </w:rPr>
        <w:t>备案手续的处罚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用人单位未依法为聘雇或者接受的被派遣台、港、澳人员办理就业证或者未办理备案手续的处罚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《台湾香港澳门居民在内地就业管理规定》（</w:t>
            </w:r>
            <w:r>
              <w:rPr>
                <w:rFonts w:ascii="宋体" w:hAnsi="宋体"/>
                <w:sz w:val="21"/>
                <w:szCs w:val="21"/>
              </w:rPr>
              <w:t>2005</w:t>
            </w:r>
            <w:r>
              <w:rPr>
                <w:rFonts w:hint="eastAsia" w:ascii="宋体" w:hAnsi="宋体"/>
                <w:sz w:val="21"/>
                <w:szCs w:val="21"/>
              </w:rPr>
              <w:t>年</w:t>
            </w:r>
            <w:r>
              <w:rPr>
                <w:rFonts w:ascii="宋体" w:hAnsi="宋体"/>
                <w:sz w:val="21"/>
                <w:szCs w:val="21"/>
              </w:rPr>
              <w:t>6</w:t>
            </w:r>
            <w:r>
              <w:rPr>
                <w:rFonts w:hint="eastAsia" w:ascii="宋体" w:hAnsi="宋体"/>
                <w:sz w:val="21"/>
                <w:szCs w:val="21"/>
              </w:rPr>
              <w:t>月</w:t>
            </w:r>
            <w:r>
              <w:rPr>
                <w:rFonts w:ascii="宋体" w:hAnsi="宋体"/>
                <w:sz w:val="21"/>
                <w:szCs w:val="21"/>
              </w:rPr>
              <w:t>14</w:t>
            </w:r>
            <w:r>
              <w:rPr>
                <w:rFonts w:hint="eastAsia" w:ascii="宋体" w:hAnsi="宋体"/>
                <w:sz w:val="21"/>
                <w:szCs w:val="21"/>
              </w:rPr>
              <w:t>日劳动和社会保障部令第</w:t>
            </w:r>
            <w:r>
              <w:rPr>
                <w:rFonts w:ascii="宋体" w:hAnsi="宋体"/>
                <w:sz w:val="21"/>
                <w:szCs w:val="21"/>
              </w:rPr>
              <w:t>26</w:t>
            </w:r>
            <w:r>
              <w:rPr>
                <w:rFonts w:hint="eastAsia" w:ascii="宋体" w:hAnsi="宋体"/>
                <w:sz w:val="21"/>
                <w:szCs w:val="21"/>
              </w:rPr>
              <w:t>号公布，自</w:t>
            </w:r>
            <w:r>
              <w:rPr>
                <w:rFonts w:ascii="宋体" w:hAnsi="宋体"/>
                <w:sz w:val="21"/>
                <w:szCs w:val="21"/>
              </w:rPr>
              <w:t>2005</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日起施行）第十六条</w:t>
            </w:r>
            <w:r>
              <w:rPr>
                <w:rFonts w:ascii="宋体" w:hAnsi="宋体"/>
                <w:sz w:val="21"/>
                <w:szCs w:val="21"/>
              </w:rPr>
              <w:t xml:space="preserve">  </w:t>
            </w:r>
            <w:r>
              <w:rPr>
                <w:rFonts w:hint="eastAsia" w:ascii="宋体" w:hAnsi="宋体"/>
                <w:sz w:val="21"/>
                <w:szCs w:val="21"/>
              </w:rPr>
              <w:t>用人单位聘雇或者接受被派遣台、港、澳人员，未为其办理就业证或未办理备案手续的，由劳动保障行政部门责令其限期改正，并可以处</w:t>
            </w:r>
            <w:r>
              <w:rPr>
                <w:rFonts w:ascii="宋体" w:hAnsi="宋体"/>
                <w:sz w:val="21"/>
                <w:szCs w:val="21"/>
              </w:rPr>
              <w:t>1000</w:t>
            </w:r>
            <w:r>
              <w:rPr>
                <w:rFonts w:hint="eastAsia" w:ascii="宋体" w:hAnsi="宋体"/>
                <w:sz w:val="21"/>
                <w:szCs w:val="21"/>
              </w:rPr>
              <w:t>元罚款。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在柳州市行政区域内由工商部门登记注册的，未依法为聘雇或者接受的被派遣台、港、澳人员办理就业证或者未办理备案手续的用人单位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用人单位聘雇或者接受被派遣台、港、澳人员，未为其办理就业证或未办理备案手续的，由劳动保障行政部门责令其限期改正，并可以处</w:t>
            </w:r>
            <w:r>
              <w:rPr>
                <w:rFonts w:ascii="宋体" w:hAnsi="宋体"/>
                <w:sz w:val="21"/>
                <w:szCs w:val="21"/>
              </w:rPr>
              <w:t>1000</w:t>
            </w:r>
            <w:r>
              <w:rPr>
                <w:rFonts w:hint="eastAsia" w:ascii="宋体" w:hAnsi="宋体"/>
                <w:sz w:val="21"/>
                <w:szCs w:val="21"/>
              </w:rPr>
              <w:t>元罚款。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27-1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27-1.</w:t>
      </w:r>
      <w:r>
        <w:rPr>
          <w:rFonts w:hint="eastAsia" w:ascii="仿宋" w:hAnsi="仿宋" w:eastAsia="仿宋"/>
          <w:sz w:val="32"/>
          <w:szCs w:val="32"/>
        </w:rPr>
        <w:t>用人单位未依法为聘雇或者接受的被派遣台、港、澳人员办理就业证或者未办理备案手续的处罚流程图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27-1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用人单位未依法为聘雇或者接受的被派遣台、港、澳人员办理就业证或者未办理备案手续的处罚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r>
        <w:pict>
          <v:group id="_x0000_s1026" o:spid="_x0000_s1026" o:spt="203" style="position:absolute;left:0pt;margin-left:23.65pt;margin-top:31.8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308CF"/>
    <w:rsid w:val="00032D41"/>
    <w:rsid w:val="00047987"/>
    <w:rsid w:val="00060B66"/>
    <w:rsid w:val="00080652"/>
    <w:rsid w:val="00092959"/>
    <w:rsid w:val="000D62A4"/>
    <w:rsid w:val="000F7E21"/>
    <w:rsid w:val="00103260"/>
    <w:rsid w:val="00121A23"/>
    <w:rsid w:val="00121EB5"/>
    <w:rsid w:val="00150FE0"/>
    <w:rsid w:val="00166E63"/>
    <w:rsid w:val="00181C0C"/>
    <w:rsid w:val="001820CD"/>
    <w:rsid w:val="00194FBA"/>
    <w:rsid w:val="00195FC8"/>
    <w:rsid w:val="001A5D03"/>
    <w:rsid w:val="001B2DEA"/>
    <w:rsid w:val="001B447F"/>
    <w:rsid w:val="001D5C05"/>
    <w:rsid w:val="001D6DD5"/>
    <w:rsid w:val="001E4877"/>
    <w:rsid w:val="00200EC8"/>
    <w:rsid w:val="002224BF"/>
    <w:rsid w:val="002444B3"/>
    <w:rsid w:val="0024614C"/>
    <w:rsid w:val="00255CA9"/>
    <w:rsid w:val="00267C6F"/>
    <w:rsid w:val="00272772"/>
    <w:rsid w:val="00281D80"/>
    <w:rsid w:val="00282A6D"/>
    <w:rsid w:val="002A686C"/>
    <w:rsid w:val="002E44AD"/>
    <w:rsid w:val="002E6CBC"/>
    <w:rsid w:val="00333F72"/>
    <w:rsid w:val="003514D4"/>
    <w:rsid w:val="00353D27"/>
    <w:rsid w:val="00367CD3"/>
    <w:rsid w:val="00374BDC"/>
    <w:rsid w:val="00375411"/>
    <w:rsid w:val="00384D77"/>
    <w:rsid w:val="003B2C93"/>
    <w:rsid w:val="003D6D43"/>
    <w:rsid w:val="003E0E8A"/>
    <w:rsid w:val="003F7E16"/>
    <w:rsid w:val="00410EE4"/>
    <w:rsid w:val="0042037E"/>
    <w:rsid w:val="00436DFB"/>
    <w:rsid w:val="00462049"/>
    <w:rsid w:val="004B6F8C"/>
    <w:rsid w:val="004C009B"/>
    <w:rsid w:val="004D42F8"/>
    <w:rsid w:val="004D6722"/>
    <w:rsid w:val="004E01F1"/>
    <w:rsid w:val="004F6F14"/>
    <w:rsid w:val="00500249"/>
    <w:rsid w:val="005040D4"/>
    <w:rsid w:val="00525580"/>
    <w:rsid w:val="0053433D"/>
    <w:rsid w:val="0055514F"/>
    <w:rsid w:val="00577BF6"/>
    <w:rsid w:val="0058659E"/>
    <w:rsid w:val="00591485"/>
    <w:rsid w:val="005917F2"/>
    <w:rsid w:val="00593CC2"/>
    <w:rsid w:val="005A3B34"/>
    <w:rsid w:val="005B5C35"/>
    <w:rsid w:val="005C13D6"/>
    <w:rsid w:val="005C27B5"/>
    <w:rsid w:val="0060367F"/>
    <w:rsid w:val="00613A10"/>
    <w:rsid w:val="00651135"/>
    <w:rsid w:val="00652AC2"/>
    <w:rsid w:val="00663C37"/>
    <w:rsid w:val="00664748"/>
    <w:rsid w:val="00682FD4"/>
    <w:rsid w:val="00685EEC"/>
    <w:rsid w:val="0069227E"/>
    <w:rsid w:val="00695C86"/>
    <w:rsid w:val="006A4692"/>
    <w:rsid w:val="006A526D"/>
    <w:rsid w:val="006B2416"/>
    <w:rsid w:val="006B3C22"/>
    <w:rsid w:val="006E151B"/>
    <w:rsid w:val="00712F9B"/>
    <w:rsid w:val="007426A0"/>
    <w:rsid w:val="007656D6"/>
    <w:rsid w:val="00784BB6"/>
    <w:rsid w:val="007C4056"/>
    <w:rsid w:val="007D0BDA"/>
    <w:rsid w:val="007D1D65"/>
    <w:rsid w:val="007E0CF0"/>
    <w:rsid w:val="00816024"/>
    <w:rsid w:val="00844D70"/>
    <w:rsid w:val="00867B45"/>
    <w:rsid w:val="008D012A"/>
    <w:rsid w:val="008D5CA0"/>
    <w:rsid w:val="008F164F"/>
    <w:rsid w:val="009607ED"/>
    <w:rsid w:val="0096761D"/>
    <w:rsid w:val="00977D5A"/>
    <w:rsid w:val="009B27D7"/>
    <w:rsid w:val="009B7E60"/>
    <w:rsid w:val="009C6660"/>
    <w:rsid w:val="009C704A"/>
    <w:rsid w:val="009D38B5"/>
    <w:rsid w:val="00A03FC4"/>
    <w:rsid w:val="00A27D47"/>
    <w:rsid w:val="00A40AE4"/>
    <w:rsid w:val="00A56A89"/>
    <w:rsid w:val="00A6367B"/>
    <w:rsid w:val="00A64E50"/>
    <w:rsid w:val="00AA1A2D"/>
    <w:rsid w:val="00AA2E34"/>
    <w:rsid w:val="00AA41B9"/>
    <w:rsid w:val="00AA7EE5"/>
    <w:rsid w:val="00AB0F26"/>
    <w:rsid w:val="00AD0FE5"/>
    <w:rsid w:val="00AE174B"/>
    <w:rsid w:val="00AF6BFF"/>
    <w:rsid w:val="00B41681"/>
    <w:rsid w:val="00B539AD"/>
    <w:rsid w:val="00B63CF7"/>
    <w:rsid w:val="00B6506D"/>
    <w:rsid w:val="00B80E0C"/>
    <w:rsid w:val="00B94922"/>
    <w:rsid w:val="00B96602"/>
    <w:rsid w:val="00BE5470"/>
    <w:rsid w:val="00BF1B55"/>
    <w:rsid w:val="00C00CA4"/>
    <w:rsid w:val="00C026F1"/>
    <w:rsid w:val="00C03AF8"/>
    <w:rsid w:val="00C27FF2"/>
    <w:rsid w:val="00C46299"/>
    <w:rsid w:val="00C816D3"/>
    <w:rsid w:val="00CA682A"/>
    <w:rsid w:val="00CB4BDA"/>
    <w:rsid w:val="00CB63FD"/>
    <w:rsid w:val="00CE56AE"/>
    <w:rsid w:val="00CE7253"/>
    <w:rsid w:val="00D04016"/>
    <w:rsid w:val="00D421C4"/>
    <w:rsid w:val="00D541FF"/>
    <w:rsid w:val="00D66064"/>
    <w:rsid w:val="00D87EF6"/>
    <w:rsid w:val="00D942D6"/>
    <w:rsid w:val="00D94B78"/>
    <w:rsid w:val="00DA1274"/>
    <w:rsid w:val="00DA7F01"/>
    <w:rsid w:val="00DB6B31"/>
    <w:rsid w:val="00DC2AB4"/>
    <w:rsid w:val="00DC38C2"/>
    <w:rsid w:val="00DC495F"/>
    <w:rsid w:val="00DC78D7"/>
    <w:rsid w:val="00DD33F4"/>
    <w:rsid w:val="00DE1A26"/>
    <w:rsid w:val="00DF0520"/>
    <w:rsid w:val="00DF2B5F"/>
    <w:rsid w:val="00E077CE"/>
    <w:rsid w:val="00E10445"/>
    <w:rsid w:val="00E14A71"/>
    <w:rsid w:val="00E16CDF"/>
    <w:rsid w:val="00E23AC7"/>
    <w:rsid w:val="00E32CD4"/>
    <w:rsid w:val="00E44272"/>
    <w:rsid w:val="00E47162"/>
    <w:rsid w:val="00E512AC"/>
    <w:rsid w:val="00E56CF3"/>
    <w:rsid w:val="00E63DB6"/>
    <w:rsid w:val="00E86BC3"/>
    <w:rsid w:val="00E86CC5"/>
    <w:rsid w:val="00E8778A"/>
    <w:rsid w:val="00EB65DD"/>
    <w:rsid w:val="00EC3107"/>
    <w:rsid w:val="00ED5C28"/>
    <w:rsid w:val="00EF4E7B"/>
    <w:rsid w:val="00F006E5"/>
    <w:rsid w:val="00F038C7"/>
    <w:rsid w:val="00F200B1"/>
    <w:rsid w:val="00F376B8"/>
    <w:rsid w:val="00F44C7B"/>
    <w:rsid w:val="00F473BB"/>
    <w:rsid w:val="00F54096"/>
    <w:rsid w:val="00F6284B"/>
    <w:rsid w:val="00F72C32"/>
    <w:rsid w:val="00F87F59"/>
    <w:rsid w:val="00FA51F6"/>
    <w:rsid w:val="00FC6535"/>
    <w:rsid w:val="00FE4BA2"/>
    <w:rsid w:val="00FE7416"/>
    <w:rsid w:val="310274A4"/>
    <w:rsid w:val="737858E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452</Words>
  <Characters>2579</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2017-05-08T01:56:00Z</dcterms:created>
  <dc:creator>微软用户</dc:creator>
  <cp:lastModifiedBy>4587548</cp:lastModifiedBy>
  <dcterms:modified xsi:type="dcterms:W3CDTF">2018-02-23T07:51:44Z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