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22.</w:t>
      </w:r>
      <w:r>
        <w:rPr>
          <w:rFonts w:hint="eastAsia" w:ascii="方正小标宋简体" w:hAnsi="楷体" w:eastAsia="方正小标宋简体"/>
          <w:sz w:val="44"/>
          <w:szCs w:val="44"/>
        </w:rPr>
        <w:t>对拒绝劳动行政部门检查就业证、擅自变更用人单位、擅自更换职业、擅自延长就业期限的外国人的处罚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对拒绝劳动行政部门检查就业证、擅自变更用人单位、擅自更换职业、擅自延长就业期限的外国人的处罚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《外国人在中国就业管理规定》（劳部发</w:t>
            </w:r>
            <w:r>
              <w:rPr>
                <w:rFonts w:ascii="宋体" w:hAnsi="宋体"/>
                <w:sz w:val="21"/>
                <w:szCs w:val="21"/>
              </w:rPr>
              <w:t>[1996]29</w:t>
            </w:r>
            <w:r>
              <w:rPr>
                <w:rFonts w:hint="eastAsia" w:ascii="宋体" w:hAnsi="宋体"/>
                <w:sz w:val="21"/>
                <w:szCs w:val="21"/>
              </w:rPr>
              <w:t>号，</w:t>
            </w:r>
            <w:r>
              <w:rPr>
                <w:rFonts w:ascii="宋体" w:hAnsi="宋体"/>
                <w:sz w:val="21"/>
                <w:szCs w:val="21"/>
              </w:rPr>
              <w:t>1996</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22</w:t>
            </w:r>
            <w:r>
              <w:rPr>
                <w:rFonts w:hint="eastAsia" w:ascii="宋体" w:hAnsi="宋体"/>
                <w:sz w:val="21"/>
                <w:szCs w:val="21"/>
              </w:rPr>
              <w:t>日公布，自</w:t>
            </w:r>
            <w:r>
              <w:rPr>
                <w:rFonts w:ascii="宋体" w:hAnsi="宋体"/>
                <w:sz w:val="21"/>
                <w:szCs w:val="21"/>
              </w:rPr>
              <w:t>1996</w:t>
            </w:r>
            <w:r>
              <w:rPr>
                <w:rFonts w:hint="eastAsia" w:ascii="宋体" w:hAnsi="宋体"/>
                <w:sz w:val="21"/>
                <w:szCs w:val="21"/>
              </w:rPr>
              <w:t>年</w:t>
            </w:r>
            <w:r>
              <w:rPr>
                <w:rFonts w:ascii="宋体" w:hAnsi="宋体"/>
                <w:sz w:val="21"/>
                <w:szCs w:val="21"/>
              </w:rPr>
              <w:t>5</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日起施行）第二十九条</w:t>
            </w:r>
            <w:r>
              <w:rPr>
                <w:rFonts w:ascii="宋体" w:hAnsi="宋体"/>
                <w:sz w:val="21"/>
                <w:szCs w:val="21"/>
              </w:rPr>
              <w:t xml:space="preserve">  </w:t>
            </w:r>
            <w:r>
              <w:rPr>
                <w:rFonts w:hint="eastAsia" w:ascii="宋体" w:hAnsi="宋体"/>
                <w:sz w:val="21"/>
                <w:szCs w:val="21"/>
              </w:rPr>
              <w:t>对拒绝劳动行政部门检查就业证、擅自变更用人单位、擅自更换职业、擅自延长就业期限的外国人，由劳动行政部门收回其就业证，并提请公安机关取消其居留资格。对需该机关遣送出境的，遣送费用由聘用单位或该外国人承担。</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对拒绝在柳州市行政区域内由工商部门检查就业证、擅自变更用人单位、擅自更换职业、擅自延长就业期限的外国人</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对拒绝劳动行政部门检查就业证、擅自变更用人单位、擅自更换职业、擅自延长就业期限的外国人，由劳动行政部门收回其就业证，并提请公安机关取消其居留资格。对需该机关遣送出境的，遣送费用由聘用单位或该外国人承担。</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22-1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b/>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22-1.</w:t>
      </w:r>
      <w:r>
        <w:rPr>
          <w:rFonts w:hint="eastAsia" w:ascii="仿宋" w:hAnsi="仿宋" w:eastAsia="仿宋"/>
          <w:sz w:val="32"/>
          <w:szCs w:val="32"/>
        </w:rPr>
        <w:t>对拒绝劳动行政部门检查就业证、擅自变更用人单位、擅自更换职业、擅自延长就业期限的外国人的处罚流程图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22-1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对拒绝劳动行政部门检查就业证、擅自变更用人单位、擅自更换职业、擅自延长就业期限的外国人的处罚</w:t>
      </w:r>
      <w:r>
        <w:rPr>
          <w:rFonts w:hint="eastAsia" w:ascii="方正小标宋简体" w:eastAsia="方正小标宋简体"/>
          <w:bCs/>
          <w:sz w:val="44"/>
          <w:szCs w:val="44"/>
          <w:shd w:val="clear" w:color="auto" w:fill="FFFFFF"/>
        </w:rPr>
        <w:t>流程图</w:t>
      </w:r>
    </w:p>
    <w:p>
      <w:r>
        <w:pict>
          <v:group id="_x0000_s1026" o:spid="_x0000_s1026" o:spt="203" style="position:absolute;left:0pt;margin-left:63.1pt;margin-top:70.1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r>
        <w:rPr>
          <w:rFonts w:hint="eastAsia"/>
        </w:rPr>
        <w:t>(法定办结时限：</w:t>
      </w:r>
      <w:r>
        <w:rPr>
          <w:rFonts w:hint="eastAsia"/>
          <w:lang w:eastAsia="zh-CN"/>
        </w:rPr>
        <w:t>75个工作日,情况复杂或特殊情况，经本级劳动保障行政部门负责人批准可以延长</w:t>
      </w:r>
      <w:r>
        <w:rPr>
          <w:rFonts w:hint="eastAsi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17686"/>
    <w:rsid w:val="000255DB"/>
    <w:rsid w:val="00045203"/>
    <w:rsid w:val="000844DA"/>
    <w:rsid w:val="000F7722"/>
    <w:rsid w:val="000F7E21"/>
    <w:rsid w:val="00104652"/>
    <w:rsid w:val="00141207"/>
    <w:rsid w:val="00160255"/>
    <w:rsid w:val="001820CD"/>
    <w:rsid w:val="00194DB7"/>
    <w:rsid w:val="00194FBA"/>
    <w:rsid w:val="001A76C1"/>
    <w:rsid w:val="001B2DEA"/>
    <w:rsid w:val="001B447F"/>
    <w:rsid w:val="001E33D0"/>
    <w:rsid w:val="001E4877"/>
    <w:rsid w:val="001F2BFA"/>
    <w:rsid w:val="00200EC8"/>
    <w:rsid w:val="002444B3"/>
    <w:rsid w:val="00255CA9"/>
    <w:rsid w:val="00272772"/>
    <w:rsid w:val="00282A6D"/>
    <w:rsid w:val="002D3142"/>
    <w:rsid w:val="002E44AD"/>
    <w:rsid w:val="0030450B"/>
    <w:rsid w:val="00331833"/>
    <w:rsid w:val="00331E54"/>
    <w:rsid w:val="00333F72"/>
    <w:rsid w:val="00350FC7"/>
    <w:rsid w:val="003514D4"/>
    <w:rsid w:val="00353D27"/>
    <w:rsid w:val="00384D77"/>
    <w:rsid w:val="004263FA"/>
    <w:rsid w:val="004304B6"/>
    <w:rsid w:val="004320A4"/>
    <w:rsid w:val="004601E5"/>
    <w:rsid w:val="00461A6B"/>
    <w:rsid w:val="00482DD3"/>
    <w:rsid w:val="004B6F8C"/>
    <w:rsid w:val="004E45CB"/>
    <w:rsid w:val="005040D4"/>
    <w:rsid w:val="005478C7"/>
    <w:rsid w:val="0055514F"/>
    <w:rsid w:val="00577BF6"/>
    <w:rsid w:val="005811EF"/>
    <w:rsid w:val="005824CB"/>
    <w:rsid w:val="00591485"/>
    <w:rsid w:val="00593CC2"/>
    <w:rsid w:val="005B4009"/>
    <w:rsid w:val="005C6EB6"/>
    <w:rsid w:val="005D1BC0"/>
    <w:rsid w:val="005D7697"/>
    <w:rsid w:val="006312AE"/>
    <w:rsid w:val="00652AC2"/>
    <w:rsid w:val="00663C37"/>
    <w:rsid w:val="00664748"/>
    <w:rsid w:val="00667AA4"/>
    <w:rsid w:val="00674D5A"/>
    <w:rsid w:val="00682FD4"/>
    <w:rsid w:val="006866EA"/>
    <w:rsid w:val="00695C86"/>
    <w:rsid w:val="006A4692"/>
    <w:rsid w:val="006A526D"/>
    <w:rsid w:val="00710477"/>
    <w:rsid w:val="00712F9B"/>
    <w:rsid w:val="007656D6"/>
    <w:rsid w:val="00784C5B"/>
    <w:rsid w:val="007949D2"/>
    <w:rsid w:val="007953FC"/>
    <w:rsid w:val="007C4056"/>
    <w:rsid w:val="007D0BDA"/>
    <w:rsid w:val="007D7DFF"/>
    <w:rsid w:val="007E0CF0"/>
    <w:rsid w:val="008050B6"/>
    <w:rsid w:val="00844D70"/>
    <w:rsid w:val="00860217"/>
    <w:rsid w:val="00867B45"/>
    <w:rsid w:val="008A2C55"/>
    <w:rsid w:val="009028DD"/>
    <w:rsid w:val="009034D9"/>
    <w:rsid w:val="009268C8"/>
    <w:rsid w:val="00936EDC"/>
    <w:rsid w:val="0096761D"/>
    <w:rsid w:val="00971A6D"/>
    <w:rsid w:val="009B7E60"/>
    <w:rsid w:val="009C704A"/>
    <w:rsid w:val="009D38B5"/>
    <w:rsid w:val="009E77C8"/>
    <w:rsid w:val="00A01093"/>
    <w:rsid w:val="00A049BE"/>
    <w:rsid w:val="00A17132"/>
    <w:rsid w:val="00A23400"/>
    <w:rsid w:val="00A40AE4"/>
    <w:rsid w:val="00A56A89"/>
    <w:rsid w:val="00A82A54"/>
    <w:rsid w:val="00AA03D4"/>
    <w:rsid w:val="00AB26AA"/>
    <w:rsid w:val="00AF6BFF"/>
    <w:rsid w:val="00B02CA8"/>
    <w:rsid w:val="00B05FF1"/>
    <w:rsid w:val="00B31789"/>
    <w:rsid w:val="00B4180B"/>
    <w:rsid w:val="00B539AD"/>
    <w:rsid w:val="00B54A9F"/>
    <w:rsid w:val="00B63CF7"/>
    <w:rsid w:val="00B6506D"/>
    <w:rsid w:val="00B94922"/>
    <w:rsid w:val="00BF1B55"/>
    <w:rsid w:val="00C151DE"/>
    <w:rsid w:val="00C32BE2"/>
    <w:rsid w:val="00C404AE"/>
    <w:rsid w:val="00C738CB"/>
    <w:rsid w:val="00C816D3"/>
    <w:rsid w:val="00CA682A"/>
    <w:rsid w:val="00CB409D"/>
    <w:rsid w:val="00D421C4"/>
    <w:rsid w:val="00D43CB1"/>
    <w:rsid w:val="00D541FF"/>
    <w:rsid w:val="00DA3C60"/>
    <w:rsid w:val="00DC2AB4"/>
    <w:rsid w:val="00DC495F"/>
    <w:rsid w:val="00DC78D7"/>
    <w:rsid w:val="00DD41BE"/>
    <w:rsid w:val="00E10445"/>
    <w:rsid w:val="00E14A71"/>
    <w:rsid w:val="00E15EC5"/>
    <w:rsid w:val="00E16CDF"/>
    <w:rsid w:val="00E20DCF"/>
    <w:rsid w:val="00E23AC7"/>
    <w:rsid w:val="00E32CD4"/>
    <w:rsid w:val="00E42C1E"/>
    <w:rsid w:val="00E512AC"/>
    <w:rsid w:val="00E611AA"/>
    <w:rsid w:val="00E63DB6"/>
    <w:rsid w:val="00E77B76"/>
    <w:rsid w:val="00E8778A"/>
    <w:rsid w:val="00EB65DD"/>
    <w:rsid w:val="00EC07FE"/>
    <w:rsid w:val="00EE2457"/>
    <w:rsid w:val="00F038C7"/>
    <w:rsid w:val="00F255BB"/>
    <w:rsid w:val="00F510DC"/>
    <w:rsid w:val="00F5211D"/>
    <w:rsid w:val="00F72F81"/>
    <w:rsid w:val="00F76379"/>
    <w:rsid w:val="00FB6F0E"/>
    <w:rsid w:val="00FE7416"/>
    <w:rsid w:val="00FF700B"/>
    <w:rsid w:val="2E7D6DBD"/>
    <w:rsid w:val="6E05043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locked/>
    <w:uiPriority w:val="99"/>
    <w:rPr>
      <w:rFonts w:cs="Times New Roman"/>
      <w:sz w:val="18"/>
      <w:szCs w:val="18"/>
    </w:rPr>
  </w:style>
  <w:style w:type="character" w:customStyle="1" w:styleId="8">
    <w:name w:val="info1"/>
    <w:basedOn w:val="4"/>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462</Words>
  <Characters>2635</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2017-05-08T01:35:00Z</dcterms:created>
  <dc:creator>微软用户</dc:creator>
  <cp:lastModifiedBy>4587548</cp:lastModifiedBy>
  <dcterms:modified xsi:type="dcterms:W3CDTF">2018-02-23T07:44:59Z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