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14.</w:t>
      </w:r>
      <w:r>
        <w:rPr>
          <w:rFonts w:hint="eastAsia" w:ascii="方正小标宋简体" w:hAnsi="楷体" w:eastAsia="方正小标宋简体"/>
          <w:sz w:val="44"/>
          <w:szCs w:val="44"/>
        </w:rPr>
        <w:t>用人单位以担保或者其他名义向劳动者收取财物的处罚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用人单位以担保或者其他名义向劳动者收取财物的处罚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日修订）第八十四条第二款</w:t>
            </w:r>
            <w:r>
              <w:rPr>
                <w:rFonts w:ascii="宋体" w:hAnsi="宋体"/>
                <w:kern w:val="1"/>
                <w:sz w:val="21"/>
                <w:szCs w:val="21"/>
              </w:rPr>
              <w:t xml:space="preserve">  </w:t>
            </w:r>
            <w:r>
              <w:rPr>
                <w:rFonts w:hint="eastAsia" w:ascii="宋体" w:hAnsi="宋体"/>
                <w:kern w:val="1"/>
                <w:sz w:val="21"/>
                <w:szCs w:val="21"/>
              </w:rPr>
              <w:t>用人单位违反本法规定，以担保或者其他名义向劳动者收取财物的，由劳动行政部门责令限期退还劳动者本人，并以每人五百元以上二千元以下的标准处以罚款；给劳动者造成损害的，应当承担赔偿责任。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在柳州市行政区域内由工商部门登记注册的，以担保或者其他名义向劳动者收取财物的用人单位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用人单位违反本法规定，以担保或者其他名义向劳动者收取财物的，由劳动行政部门责令限期退还劳动者本人，并以每人五百元以上二千元以下的标准处以罚款；给劳动者造成损害的，应当承担赔偿责任。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14-1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960" w:leftChars="0" w:right="0" w:rightChars="0" w:hanging="960" w:hangingChars="300"/>
        <w:jc w:val="both"/>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14-1.</w:t>
      </w:r>
      <w:r>
        <w:rPr>
          <w:rFonts w:hint="eastAsia" w:ascii="仿宋" w:hAnsi="仿宋" w:eastAsia="仿宋"/>
          <w:sz w:val="32"/>
          <w:szCs w:val="32"/>
        </w:rPr>
        <w:t>用人单位以担保或者其他名义向劳动者收取财物的处罚流程图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14-1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用人单位以担保或者其他名义向劳动者收取财物的处罚流程图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p>
    <w:p>
      <w:r>
        <w:pict>
          <v:group id="_x0000_s1026" o:spid="_x0000_s1026" o:spt="203" style="position:absolute;left:0pt;margin-left:49.95pt;margin-top:8.7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37FA"/>
    <w:rsid w:val="000153E3"/>
    <w:rsid w:val="0004644F"/>
    <w:rsid w:val="0009268E"/>
    <w:rsid w:val="00093162"/>
    <w:rsid w:val="000965F4"/>
    <w:rsid w:val="000B2052"/>
    <w:rsid w:val="000B6E71"/>
    <w:rsid w:val="000C1E1A"/>
    <w:rsid w:val="000C568F"/>
    <w:rsid w:val="000D74E0"/>
    <w:rsid w:val="000D7D85"/>
    <w:rsid w:val="000E2DEE"/>
    <w:rsid w:val="0011210F"/>
    <w:rsid w:val="00113746"/>
    <w:rsid w:val="00123F16"/>
    <w:rsid w:val="00145528"/>
    <w:rsid w:val="00151F16"/>
    <w:rsid w:val="00152B7A"/>
    <w:rsid w:val="0015672E"/>
    <w:rsid w:val="00162D84"/>
    <w:rsid w:val="001820CD"/>
    <w:rsid w:val="00185E65"/>
    <w:rsid w:val="00186597"/>
    <w:rsid w:val="001A5AD8"/>
    <w:rsid w:val="001A73F9"/>
    <w:rsid w:val="001A7FD6"/>
    <w:rsid w:val="001B447F"/>
    <w:rsid w:val="001B4C6C"/>
    <w:rsid w:val="001C05F3"/>
    <w:rsid w:val="001D1788"/>
    <w:rsid w:val="001D5C08"/>
    <w:rsid w:val="001E7324"/>
    <w:rsid w:val="002023C5"/>
    <w:rsid w:val="002176F9"/>
    <w:rsid w:val="0022058D"/>
    <w:rsid w:val="00234B5B"/>
    <w:rsid w:val="002366BB"/>
    <w:rsid w:val="002409FA"/>
    <w:rsid w:val="002444B3"/>
    <w:rsid w:val="00255CA9"/>
    <w:rsid w:val="002679BD"/>
    <w:rsid w:val="00271934"/>
    <w:rsid w:val="00277710"/>
    <w:rsid w:val="00282A6D"/>
    <w:rsid w:val="002A4F33"/>
    <w:rsid w:val="002B470C"/>
    <w:rsid w:val="002C5A52"/>
    <w:rsid w:val="002E55A8"/>
    <w:rsid w:val="002F38E8"/>
    <w:rsid w:val="00306F96"/>
    <w:rsid w:val="00327C7D"/>
    <w:rsid w:val="00333F72"/>
    <w:rsid w:val="003351C1"/>
    <w:rsid w:val="003514D4"/>
    <w:rsid w:val="00353D27"/>
    <w:rsid w:val="0039547B"/>
    <w:rsid w:val="003A4CDC"/>
    <w:rsid w:val="003F4274"/>
    <w:rsid w:val="00402C0C"/>
    <w:rsid w:val="00455F52"/>
    <w:rsid w:val="0048056C"/>
    <w:rsid w:val="00492DB9"/>
    <w:rsid w:val="0049561E"/>
    <w:rsid w:val="004B6F8C"/>
    <w:rsid w:val="004C700B"/>
    <w:rsid w:val="004E29BC"/>
    <w:rsid w:val="004F6A4E"/>
    <w:rsid w:val="00502709"/>
    <w:rsid w:val="00533434"/>
    <w:rsid w:val="00535EB7"/>
    <w:rsid w:val="005422AD"/>
    <w:rsid w:val="00545D0E"/>
    <w:rsid w:val="005469F5"/>
    <w:rsid w:val="005520A9"/>
    <w:rsid w:val="00553B65"/>
    <w:rsid w:val="0055514F"/>
    <w:rsid w:val="00555446"/>
    <w:rsid w:val="00560EBF"/>
    <w:rsid w:val="00577BF6"/>
    <w:rsid w:val="005807FD"/>
    <w:rsid w:val="0058333A"/>
    <w:rsid w:val="00591485"/>
    <w:rsid w:val="00593268"/>
    <w:rsid w:val="005A5F70"/>
    <w:rsid w:val="005A7101"/>
    <w:rsid w:val="005D2893"/>
    <w:rsid w:val="00605350"/>
    <w:rsid w:val="0061672F"/>
    <w:rsid w:val="0061768E"/>
    <w:rsid w:val="00635907"/>
    <w:rsid w:val="006556D9"/>
    <w:rsid w:val="00663C37"/>
    <w:rsid w:val="00664748"/>
    <w:rsid w:val="00673405"/>
    <w:rsid w:val="00682FD4"/>
    <w:rsid w:val="006902C9"/>
    <w:rsid w:val="0069488E"/>
    <w:rsid w:val="00695C86"/>
    <w:rsid w:val="006A526D"/>
    <w:rsid w:val="006B672F"/>
    <w:rsid w:val="006C0609"/>
    <w:rsid w:val="006F04B8"/>
    <w:rsid w:val="0071246F"/>
    <w:rsid w:val="00712F9B"/>
    <w:rsid w:val="00720ACB"/>
    <w:rsid w:val="00732CEF"/>
    <w:rsid w:val="00742E57"/>
    <w:rsid w:val="00750E24"/>
    <w:rsid w:val="007656D6"/>
    <w:rsid w:val="007A5B58"/>
    <w:rsid w:val="007B6345"/>
    <w:rsid w:val="007D0BDA"/>
    <w:rsid w:val="007E454E"/>
    <w:rsid w:val="008145CA"/>
    <w:rsid w:val="008330A8"/>
    <w:rsid w:val="00846ED2"/>
    <w:rsid w:val="00847C34"/>
    <w:rsid w:val="00860F5A"/>
    <w:rsid w:val="00886AD8"/>
    <w:rsid w:val="008B470F"/>
    <w:rsid w:val="008C4824"/>
    <w:rsid w:val="008D6905"/>
    <w:rsid w:val="008F480A"/>
    <w:rsid w:val="00953E41"/>
    <w:rsid w:val="00960B13"/>
    <w:rsid w:val="00967B6D"/>
    <w:rsid w:val="00980BA9"/>
    <w:rsid w:val="00983C42"/>
    <w:rsid w:val="00983EA3"/>
    <w:rsid w:val="00990AF4"/>
    <w:rsid w:val="009C24EC"/>
    <w:rsid w:val="009C704A"/>
    <w:rsid w:val="009D0A48"/>
    <w:rsid w:val="009D0D90"/>
    <w:rsid w:val="009D38B5"/>
    <w:rsid w:val="009E0002"/>
    <w:rsid w:val="009E3063"/>
    <w:rsid w:val="009E3CB4"/>
    <w:rsid w:val="009E7ABA"/>
    <w:rsid w:val="009F75EC"/>
    <w:rsid w:val="00A40AE4"/>
    <w:rsid w:val="00A4226E"/>
    <w:rsid w:val="00A47A9B"/>
    <w:rsid w:val="00A56A89"/>
    <w:rsid w:val="00A651A0"/>
    <w:rsid w:val="00A71996"/>
    <w:rsid w:val="00A72FF1"/>
    <w:rsid w:val="00A83B04"/>
    <w:rsid w:val="00AB1B21"/>
    <w:rsid w:val="00AD3D76"/>
    <w:rsid w:val="00AF3B11"/>
    <w:rsid w:val="00AF5818"/>
    <w:rsid w:val="00B05D4C"/>
    <w:rsid w:val="00B203EF"/>
    <w:rsid w:val="00B448C8"/>
    <w:rsid w:val="00B517A0"/>
    <w:rsid w:val="00B539AD"/>
    <w:rsid w:val="00B6506D"/>
    <w:rsid w:val="00B819B3"/>
    <w:rsid w:val="00B94922"/>
    <w:rsid w:val="00BB5B53"/>
    <w:rsid w:val="00BD48CD"/>
    <w:rsid w:val="00BE489B"/>
    <w:rsid w:val="00BE5D52"/>
    <w:rsid w:val="00C1068A"/>
    <w:rsid w:val="00C10A87"/>
    <w:rsid w:val="00C31FCC"/>
    <w:rsid w:val="00C821D5"/>
    <w:rsid w:val="00C9790A"/>
    <w:rsid w:val="00CA07EA"/>
    <w:rsid w:val="00CA5629"/>
    <w:rsid w:val="00CA682A"/>
    <w:rsid w:val="00CC3CFF"/>
    <w:rsid w:val="00CC46BE"/>
    <w:rsid w:val="00CF6BF5"/>
    <w:rsid w:val="00D3173B"/>
    <w:rsid w:val="00D509BD"/>
    <w:rsid w:val="00D7034D"/>
    <w:rsid w:val="00D70A58"/>
    <w:rsid w:val="00D96B02"/>
    <w:rsid w:val="00DC495F"/>
    <w:rsid w:val="00DC78D7"/>
    <w:rsid w:val="00DF4C4C"/>
    <w:rsid w:val="00E10445"/>
    <w:rsid w:val="00E14A71"/>
    <w:rsid w:val="00E23AC7"/>
    <w:rsid w:val="00E310DC"/>
    <w:rsid w:val="00E42086"/>
    <w:rsid w:val="00E512AC"/>
    <w:rsid w:val="00E52A4F"/>
    <w:rsid w:val="00E6155A"/>
    <w:rsid w:val="00E63DB6"/>
    <w:rsid w:val="00E67E21"/>
    <w:rsid w:val="00E81A61"/>
    <w:rsid w:val="00E87253"/>
    <w:rsid w:val="00E8778A"/>
    <w:rsid w:val="00E93405"/>
    <w:rsid w:val="00E93783"/>
    <w:rsid w:val="00EA1D62"/>
    <w:rsid w:val="00EB0471"/>
    <w:rsid w:val="00ED4A55"/>
    <w:rsid w:val="00EE7B61"/>
    <w:rsid w:val="00EF5246"/>
    <w:rsid w:val="00F30114"/>
    <w:rsid w:val="00F3659B"/>
    <w:rsid w:val="00F43E3F"/>
    <w:rsid w:val="00F553AB"/>
    <w:rsid w:val="00F72140"/>
    <w:rsid w:val="00F75129"/>
    <w:rsid w:val="00FA1A4C"/>
    <w:rsid w:val="00FA5EAA"/>
    <w:rsid w:val="00FB5F66"/>
    <w:rsid w:val="00FC156C"/>
    <w:rsid w:val="00FD1E25"/>
    <w:rsid w:val="00FE7416"/>
    <w:rsid w:val="00FF724C"/>
    <w:rsid w:val="0F854433"/>
    <w:rsid w:val="519650D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451</Words>
  <Characters>2576</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2017-05-05T09:18:00Z</dcterms:created>
  <dc:creator>微软用户</dc:creator>
  <cp:lastModifiedBy>4587548</cp:lastModifiedBy>
  <dcterms:modified xsi:type="dcterms:W3CDTF">2018-02-23T07:40:23Z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