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13.</w:t>
      </w:r>
      <w:r>
        <w:rPr>
          <w:rFonts w:hint="eastAsia" w:ascii="方正小标宋简体" w:hAnsi="楷体" w:eastAsia="方正小标宋简体"/>
          <w:sz w:val="44"/>
          <w:szCs w:val="44"/>
        </w:rPr>
        <w:t>用人单位违法扣押劳动者居民身份证等证件的处罚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用人单位违法扣押劳动者居民身份证等证件的处罚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《中华人民共和国劳动合同法》（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29</w:t>
            </w:r>
            <w:r>
              <w:rPr>
                <w:rFonts w:hint="eastAsia" w:ascii="宋体" w:hAnsi="宋体"/>
                <w:kern w:val="1"/>
                <w:sz w:val="21"/>
                <w:szCs w:val="21"/>
              </w:rPr>
              <w:t>日中华人民共和国主席令第</w:t>
            </w:r>
            <w:r>
              <w:rPr>
                <w:rFonts w:ascii="宋体" w:hAnsi="宋体"/>
                <w:kern w:val="1"/>
                <w:sz w:val="21"/>
                <w:szCs w:val="21"/>
              </w:rPr>
              <w:t>65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日修订）第八十四条第一款</w:t>
            </w:r>
            <w:r>
              <w:rPr>
                <w:rFonts w:ascii="宋体" w:hAnsi="宋体"/>
                <w:kern w:val="1"/>
                <w:sz w:val="21"/>
                <w:szCs w:val="21"/>
              </w:rPr>
              <w:t xml:space="preserve">  </w:t>
            </w:r>
            <w:r>
              <w:rPr>
                <w:rFonts w:hint="eastAsia" w:ascii="宋体" w:hAnsi="宋体"/>
                <w:kern w:val="1"/>
                <w:sz w:val="21"/>
                <w:szCs w:val="21"/>
              </w:rPr>
              <w:t>用人单位违反本法规定，扣押劳动者居民身份证等证件的，由劳动行政部门责令限期退还劳动者本人，并依照有关法律规定给予处罚。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在柳州市行政区域内由工商部门登记注册的，违法扣押劳动者居民身份证等证件的用人单位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用人单位违反本法规定，扣押劳动者居民身份证等证件的，由劳动行政部门责令限期退还劳动者本人，并依照有关法律规定给予处罚。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13-1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人力资源和社会保障行政部门上级对下级有指导、监管、督办职责，根据工作需要，可以调查处理下级人力资源和社会保障行政部门管辖的案件。</w:t>
            </w:r>
          </w:p>
          <w:p>
            <w:pPr>
              <w:adjustRightInd w:val="0"/>
              <w:snapToGrid w:val="0"/>
              <w:spacing w:line="400" w:lineRule="exact"/>
              <w:ind w:firstLine="420" w:firstLineChars="200"/>
              <w:rPr>
                <w:rFonts w:ascii="宋体"/>
                <w:sz w:val="21"/>
                <w:szCs w:val="21"/>
              </w:rPr>
            </w:pPr>
            <w:r>
              <w:rPr>
                <w:rFonts w:ascii="宋体" w:hAnsi="宋体"/>
                <w:sz w:val="21"/>
                <w:szCs w:val="21"/>
              </w:rPr>
              <w:t>2.</w:t>
            </w:r>
            <w:r>
              <w:rPr>
                <w:rFonts w:hint="eastAsia" w:ascii="宋体" w:hAnsi="宋体"/>
                <w:sz w:val="21"/>
                <w:szCs w:val="21"/>
              </w:rPr>
              <w:t>违反《居民身份证法的》处罚由公安机关根据《居民身份证法》的规定实施。</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13-1.</w:t>
      </w:r>
      <w:r>
        <w:rPr>
          <w:rFonts w:hint="eastAsia" w:ascii="仿宋" w:hAnsi="仿宋" w:eastAsia="仿宋"/>
          <w:sz w:val="32"/>
          <w:szCs w:val="32"/>
        </w:rPr>
        <w:t>用人单位违法扣押劳动者居民身份证等证件的处罚流程图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22-1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用人单位违法扣押劳动者居民身份证等证件的处罚流程图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32.25pt;margin-top:34.8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91949"/>
    <w:rsid w:val="00093162"/>
    <w:rsid w:val="000965F4"/>
    <w:rsid w:val="000B2052"/>
    <w:rsid w:val="000C1E1A"/>
    <w:rsid w:val="000D7D85"/>
    <w:rsid w:val="000F430F"/>
    <w:rsid w:val="00111AFD"/>
    <w:rsid w:val="00113746"/>
    <w:rsid w:val="00123F16"/>
    <w:rsid w:val="00145528"/>
    <w:rsid w:val="00151F16"/>
    <w:rsid w:val="00152B7A"/>
    <w:rsid w:val="0015672E"/>
    <w:rsid w:val="00162D84"/>
    <w:rsid w:val="001820CD"/>
    <w:rsid w:val="00185E65"/>
    <w:rsid w:val="001A5AD8"/>
    <w:rsid w:val="001A73F9"/>
    <w:rsid w:val="001A7FD6"/>
    <w:rsid w:val="001B447F"/>
    <w:rsid w:val="001B4C6C"/>
    <w:rsid w:val="001C05F3"/>
    <w:rsid w:val="001C3F5F"/>
    <w:rsid w:val="001C6704"/>
    <w:rsid w:val="001D5C08"/>
    <w:rsid w:val="001E5B17"/>
    <w:rsid w:val="002023C5"/>
    <w:rsid w:val="00203D59"/>
    <w:rsid w:val="0022058D"/>
    <w:rsid w:val="002366BB"/>
    <w:rsid w:val="002369AF"/>
    <w:rsid w:val="002409FA"/>
    <w:rsid w:val="002444B3"/>
    <w:rsid w:val="00277710"/>
    <w:rsid w:val="00282A6D"/>
    <w:rsid w:val="00285DEB"/>
    <w:rsid w:val="002916AD"/>
    <w:rsid w:val="00293CD0"/>
    <w:rsid w:val="002A4F33"/>
    <w:rsid w:val="002B470C"/>
    <w:rsid w:val="002C5A52"/>
    <w:rsid w:val="002C7E9E"/>
    <w:rsid w:val="002D173F"/>
    <w:rsid w:val="002E55A8"/>
    <w:rsid w:val="00333F72"/>
    <w:rsid w:val="003514D4"/>
    <w:rsid w:val="00353D27"/>
    <w:rsid w:val="00356C9C"/>
    <w:rsid w:val="00391721"/>
    <w:rsid w:val="003A22AD"/>
    <w:rsid w:val="003A4CDC"/>
    <w:rsid w:val="003E1DA9"/>
    <w:rsid w:val="003E537A"/>
    <w:rsid w:val="003F4274"/>
    <w:rsid w:val="00402C0C"/>
    <w:rsid w:val="004155EC"/>
    <w:rsid w:val="004243F0"/>
    <w:rsid w:val="00435C8F"/>
    <w:rsid w:val="00454482"/>
    <w:rsid w:val="00455F52"/>
    <w:rsid w:val="00492DB9"/>
    <w:rsid w:val="0049561E"/>
    <w:rsid w:val="004A51FE"/>
    <w:rsid w:val="004B6F8C"/>
    <w:rsid w:val="004E3418"/>
    <w:rsid w:val="004F6A4E"/>
    <w:rsid w:val="00531F0F"/>
    <w:rsid w:val="00535EB7"/>
    <w:rsid w:val="00545D0E"/>
    <w:rsid w:val="00550059"/>
    <w:rsid w:val="005520A9"/>
    <w:rsid w:val="00553B65"/>
    <w:rsid w:val="0055514F"/>
    <w:rsid w:val="00572176"/>
    <w:rsid w:val="00577BF6"/>
    <w:rsid w:val="00591485"/>
    <w:rsid w:val="00593B78"/>
    <w:rsid w:val="005A7407"/>
    <w:rsid w:val="005D2893"/>
    <w:rsid w:val="005F3A2C"/>
    <w:rsid w:val="00607341"/>
    <w:rsid w:val="0061672F"/>
    <w:rsid w:val="0061768E"/>
    <w:rsid w:val="006305E3"/>
    <w:rsid w:val="00643D2D"/>
    <w:rsid w:val="00663C37"/>
    <w:rsid w:val="00664748"/>
    <w:rsid w:val="00682FD4"/>
    <w:rsid w:val="006902C9"/>
    <w:rsid w:val="0069488E"/>
    <w:rsid w:val="00695C86"/>
    <w:rsid w:val="006A526D"/>
    <w:rsid w:val="006A7921"/>
    <w:rsid w:val="006C1C66"/>
    <w:rsid w:val="006C5307"/>
    <w:rsid w:val="006D60FE"/>
    <w:rsid w:val="006E4D1B"/>
    <w:rsid w:val="006F6F67"/>
    <w:rsid w:val="0071246F"/>
    <w:rsid w:val="00712F9B"/>
    <w:rsid w:val="00720ACB"/>
    <w:rsid w:val="00722492"/>
    <w:rsid w:val="00732CEF"/>
    <w:rsid w:val="00733FF1"/>
    <w:rsid w:val="00734D22"/>
    <w:rsid w:val="00742E57"/>
    <w:rsid w:val="00750E24"/>
    <w:rsid w:val="007656D6"/>
    <w:rsid w:val="00765FA5"/>
    <w:rsid w:val="00784B91"/>
    <w:rsid w:val="007D0BDA"/>
    <w:rsid w:val="007E0150"/>
    <w:rsid w:val="007F556C"/>
    <w:rsid w:val="008145CA"/>
    <w:rsid w:val="00814B6E"/>
    <w:rsid w:val="00845583"/>
    <w:rsid w:val="00846ED2"/>
    <w:rsid w:val="00854EB5"/>
    <w:rsid w:val="00855D78"/>
    <w:rsid w:val="00886AD8"/>
    <w:rsid w:val="008B2F56"/>
    <w:rsid w:val="008C3F06"/>
    <w:rsid w:val="008C4824"/>
    <w:rsid w:val="008F75E9"/>
    <w:rsid w:val="00907ADF"/>
    <w:rsid w:val="00960B13"/>
    <w:rsid w:val="009621C7"/>
    <w:rsid w:val="00983EA3"/>
    <w:rsid w:val="009853B9"/>
    <w:rsid w:val="009C704A"/>
    <w:rsid w:val="009D0D90"/>
    <w:rsid w:val="009D38B5"/>
    <w:rsid w:val="009E0002"/>
    <w:rsid w:val="009E3063"/>
    <w:rsid w:val="009F7978"/>
    <w:rsid w:val="00A2450F"/>
    <w:rsid w:val="00A40AE4"/>
    <w:rsid w:val="00A4226E"/>
    <w:rsid w:val="00A47A9B"/>
    <w:rsid w:val="00A56A89"/>
    <w:rsid w:val="00A62AF1"/>
    <w:rsid w:val="00A83B04"/>
    <w:rsid w:val="00A850C1"/>
    <w:rsid w:val="00AB0E95"/>
    <w:rsid w:val="00AD3D76"/>
    <w:rsid w:val="00AF3B11"/>
    <w:rsid w:val="00AF5818"/>
    <w:rsid w:val="00B05D4C"/>
    <w:rsid w:val="00B12C10"/>
    <w:rsid w:val="00B234E1"/>
    <w:rsid w:val="00B251CE"/>
    <w:rsid w:val="00B448C8"/>
    <w:rsid w:val="00B50289"/>
    <w:rsid w:val="00B539AD"/>
    <w:rsid w:val="00B61997"/>
    <w:rsid w:val="00B6506D"/>
    <w:rsid w:val="00B819B3"/>
    <w:rsid w:val="00B94922"/>
    <w:rsid w:val="00BD0F63"/>
    <w:rsid w:val="00BD48CD"/>
    <w:rsid w:val="00BD647D"/>
    <w:rsid w:val="00BE5D52"/>
    <w:rsid w:val="00C022A6"/>
    <w:rsid w:val="00C1068A"/>
    <w:rsid w:val="00C22527"/>
    <w:rsid w:val="00C73B4B"/>
    <w:rsid w:val="00C75715"/>
    <w:rsid w:val="00C9790A"/>
    <w:rsid w:val="00CA5629"/>
    <w:rsid w:val="00CA682A"/>
    <w:rsid w:val="00CC3CFF"/>
    <w:rsid w:val="00CE543D"/>
    <w:rsid w:val="00D1605B"/>
    <w:rsid w:val="00D27AFF"/>
    <w:rsid w:val="00D3173B"/>
    <w:rsid w:val="00D5423A"/>
    <w:rsid w:val="00D81CB6"/>
    <w:rsid w:val="00D96B02"/>
    <w:rsid w:val="00DC495F"/>
    <w:rsid w:val="00DC78D7"/>
    <w:rsid w:val="00DD7C1B"/>
    <w:rsid w:val="00DE19E5"/>
    <w:rsid w:val="00E10445"/>
    <w:rsid w:val="00E14A71"/>
    <w:rsid w:val="00E23AC7"/>
    <w:rsid w:val="00E512AC"/>
    <w:rsid w:val="00E52A4F"/>
    <w:rsid w:val="00E52AC9"/>
    <w:rsid w:val="00E6155A"/>
    <w:rsid w:val="00E63DB6"/>
    <w:rsid w:val="00E63F95"/>
    <w:rsid w:val="00E67E21"/>
    <w:rsid w:val="00E87253"/>
    <w:rsid w:val="00E8778A"/>
    <w:rsid w:val="00E93783"/>
    <w:rsid w:val="00EB0471"/>
    <w:rsid w:val="00ED4A55"/>
    <w:rsid w:val="00EE7B61"/>
    <w:rsid w:val="00EF3E69"/>
    <w:rsid w:val="00EF5246"/>
    <w:rsid w:val="00F30114"/>
    <w:rsid w:val="00F3659B"/>
    <w:rsid w:val="00F37D19"/>
    <w:rsid w:val="00F72140"/>
    <w:rsid w:val="00F820ED"/>
    <w:rsid w:val="00F97AC8"/>
    <w:rsid w:val="00FA5EAA"/>
    <w:rsid w:val="00FB5F66"/>
    <w:rsid w:val="00FC156C"/>
    <w:rsid w:val="00FD0312"/>
    <w:rsid w:val="00FD1E25"/>
    <w:rsid w:val="00FE7416"/>
    <w:rsid w:val="0E3353C3"/>
    <w:rsid w:val="111D0C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446</Words>
  <Characters>2548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2017-05-05T09:15:00Z</dcterms:created>
  <dc:creator>微软用户</dc:creator>
  <cp:lastModifiedBy>4587548</cp:lastModifiedBy>
  <dcterms:modified xsi:type="dcterms:W3CDTF">2018-02-23T07:39:42Z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